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128" w:rsidRPr="00F573EB" w:rsidRDefault="00F93128" w:rsidP="00640D00">
      <w:pPr>
        <w:jc w:val="center"/>
        <w:rPr>
          <w:rFonts w:ascii="Arial" w:hAnsi="Arial" w:cs="Arial"/>
          <w:b/>
          <w:bCs/>
        </w:rPr>
      </w:pPr>
      <w:r w:rsidRPr="00F573EB">
        <w:rPr>
          <w:rFonts w:ascii="Arial" w:hAnsi="Arial" w:cs="Arial"/>
          <w:b/>
          <w:bCs/>
        </w:rPr>
        <w:t>Польяновский сельсовет Чистоозерного района Новосибирской области</w:t>
      </w:r>
    </w:p>
    <w:p w:rsidR="00F93128" w:rsidRPr="00F573EB" w:rsidRDefault="00F93128" w:rsidP="00640D00">
      <w:pPr>
        <w:jc w:val="center"/>
        <w:rPr>
          <w:rFonts w:ascii="Arial" w:hAnsi="Arial" w:cs="Arial"/>
          <w:b/>
          <w:bCs/>
        </w:rPr>
      </w:pPr>
    </w:p>
    <w:p w:rsidR="00F93128" w:rsidRPr="00F573EB" w:rsidRDefault="00F93128" w:rsidP="00640D00">
      <w:pPr>
        <w:jc w:val="center"/>
        <w:rPr>
          <w:rFonts w:ascii="Arial" w:hAnsi="Arial" w:cs="Arial"/>
          <w:b/>
          <w:bCs/>
        </w:rPr>
      </w:pPr>
      <w:r w:rsidRPr="00F573EB">
        <w:rPr>
          <w:rFonts w:ascii="Arial" w:hAnsi="Arial" w:cs="Arial"/>
          <w:b/>
          <w:bCs/>
        </w:rPr>
        <w:t xml:space="preserve"> АДМИНИСТРАЦИЯ ПОЛЬЯНОВСКОГО СЕЛЬСОВЕТА</w:t>
      </w:r>
    </w:p>
    <w:p w:rsidR="00F93128" w:rsidRPr="00F573EB" w:rsidRDefault="00F93128" w:rsidP="00640D00">
      <w:pPr>
        <w:jc w:val="center"/>
        <w:rPr>
          <w:rFonts w:ascii="Arial" w:hAnsi="Arial" w:cs="Arial"/>
          <w:b/>
          <w:bCs/>
        </w:rPr>
      </w:pPr>
      <w:r w:rsidRPr="00F573EB">
        <w:rPr>
          <w:rFonts w:ascii="Arial" w:hAnsi="Arial" w:cs="Arial"/>
          <w:b/>
          <w:bCs/>
        </w:rPr>
        <w:t>ЧИСТООЗЕРНОГО РАЙОНА НОВОСИБИРСКОЙ ОБЛАСТИ</w:t>
      </w:r>
    </w:p>
    <w:p w:rsidR="00F93128" w:rsidRPr="00F573EB" w:rsidRDefault="00F93128" w:rsidP="00640D00">
      <w:pPr>
        <w:jc w:val="center"/>
        <w:rPr>
          <w:rFonts w:ascii="Arial" w:hAnsi="Arial" w:cs="Arial"/>
          <w:b/>
          <w:bCs/>
        </w:rPr>
      </w:pPr>
    </w:p>
    <w:p w:rsidR="00F93128" w:rsidRPr="00F573EB" w:rsidRDefault="00F93128" w:rsidP="00640D00">
      <w:pPr>
        <w:jc w:val="center"/>
        <w:rPr>
          <w:rFonts w:ascii="Arial" w:hAnsi="Arial" w:cs="Arial"/>
          <w:b/>
          <w:bCs/>
        </w:rPr>
      </w:pPr>
    </w:p>
    <w:p w:rsidR="00F93128" w:rsidRPr="00F573EB" w:rsidRDefault="00F93128" w:rsidP="00640D00">
      <w:pPr>
        <w:jc w:val="center"/>
        <w:rPr>
          <w:rFonts w:ascii="Arial" w:hAnsi="Arial" w:cs="Arial"/>
          <w:b/>
          <w:bCs/>
        </w:rPr>
      </w:pPr>
      <w:r w:rsidRPr="00F573EB">
        <w:rPr>
          <w:rFonts w:ascii="Arial" w:hAnsi="Arial" w:cs="Arial"/>
          <w:b/>
          <w:bCs/>
        </w:rPr>
        <w:t>ПОСТАНОВЛЕНИЕ</w:t>
      </w:r>
    </w:p>
    <w:p w:rsidR="00F93128" w:rsidRPr="00F573EB" w:rsidRDefault="00F93128" w:rsidP="00640D00">
      <w:pPr>
        <w:jc w:val="center"/>
        <w:rPr>
          <w:rFonts w:ascii="Arial" w:hAnsi="Arial" w:cs="Arial"/>
          <w:b/>
          <w:bCs/>
        </w:rPr>
      </w:pPr>
    </w:p>
    <w:p w:rsidR="00F93128" w:rsidRPr="00F573EB" w:rsidRDefault="00F93128" w:rsidP="00640D00">
      <w:pPr>
        <w:jc w:val="center"/>
        <w:rPr>
          <w:rFonts w:ascii="Arial" w:hAnsi="Arial" w:cs="Arial"/>
          <w:b/>
          <w:bCs/>
        </w:rPr>
      </w:pPr>
      <w:r w:rsidRPr="00F573EB">
        <w:rPr>
          <w:rFonts w:ascii="Arial" w:hAnsi="Arial" w:cs="Arial"/>
          <w:b/>
          <w:bCs/>
        </w:rPr>
        <w:t>25.08.2015                                                                                          № 4</w:t>
      </w:r>
      <w:r>
        <w:rPr>
          <w:rFonts w:ascii="Arial" w:hAnsi="Arial" w:cs="Arial"/>
          <w:b/>
          <w:bCs/>
        </w:rPr>
        <w:t>2</w:t>
      </w:r>
    </w:p>
    <w:p w:rsidR="00F93128" w:rsidRPr="00F573EB" w:rsidRDefault="00F93128" w:rsidP="00640D00">
      <w:pPr>
        <w:jc w:val="center"/>
        <w:rPr>
          <w:rFonts w:ascii="Arial" w:hAnsi="Arial" w:cs="Arial"/>
          <w:b/>
          <w:bCs/>
        </w:rPr>
      </w:pPr>
    </w:p>
    <w:p w:rsidR="00F93128" w:rsidRPr="00F573EB" w:rsidRDefault="00F93128" w:rsidP="00640D00">
      <w:pPr>
        <w:jc w:val="center"/>
        <w:rPr>
          <w:rFonts w:ascii="Arial" w:hAnsi="Arial" w:cs="Arial"/>
          <w:b/>
          <w:bCs/>
        </w:rPr>
      </w:pPr>
    </w:p>
    <w:p w:rsidR="00F93128" w:rsidRPr="00F573EB" w:rsidRDefault="00F93128" w:rsidP="00640D00">
      <w:pPr>
        <w:jc w:val="center"/>
        <w:rPr>
          <w:rFonts w:ascii="Arial" w:hAnsi="Arial" w:cs="Arial"/>
          <w:b/>
          <w:bCs/>
        </w:rPr>
      </w:pPr>
    </w:p>
    <w:p w:rsidR="00F93128" w:rsidRPr="00F573EB" w:rsidRDefault="00F93128" w:rsidP="00640D00">
      <w:pPr>
        <w:jc w:val="center"/>
        <w:rPr>
          <w:rFonts w:ascii="Arial" w:hAnsi="Arial" w:cs="Arial"/>
          <w:b/>
          <w:bCs/>
        </w:rPr>
      </w:pPr>
      <w:r w:rsidRPr="00F573EB">
        <w:rPr>
          <w:rFonts w:ascii="Arial" w:hAnsi="Arial" w:cs="Arial"/>
          <w:b/>
          <w:bCs/>
        </w:rPr>
        <w:t>О в</w:t>
      </w:r>
      <w:r>
        <w:rPr>
          <w:rFonts w:ascii="Arial" w:hAnsi="Arial" w:cs="Arial"/>
          <w:b/>
          <w:bCs/>
        </w:rPr>
        <w:t>несении изменений в перечень кодов бюджетной классификации видов доходов</w:t>
      </w:r>
    </w:p>
    <w:p w:rsidR="00F93128" w:rsidRPr="00F573EB" w:rsidRDefault="00F93128" w:rsidP="00640D00">
      <w:pPr>
        <w:jc w:val="center"/>
        <w:rPr>
          <w:rFonts w:ascii="Arial" w:hAnsi="Arial" w:cs="Arial"/>
          <w:b/>
          <w:bCs/>
        </w:rPr>
      </w:pPr>
    </w:p>
    <w:p w:rsidR="00F93128" w:rsidRPr="00F573EB" w:rsidRDefault="00F93128" w:rsidP="00F573EB">
      <w:pPr>
        <w:ind w:firstLine="660"/>
        <w:rPr>
          <w:rFonts w:ascii="Arial" w:hAnsi="Arial" w:cs="Arial"/>
        </w:rPr>
      </w:pPr>
      <w:r>
        <w:rPr>
          <w:rFonts w:ascii="Arial" w:hAnsi="Arial" w:cs="Arial"/>
        </w:rPr>
        <w:t xml:space="preserve">В соответствии с пунктом 2 </w:t>
      </w:r>
      <w:r w:rsidRPr="00F573EB">
        <w:rPr>
          <w:rFonts w:ascii="Arial" w:hAnsi="Arial" w:cs="Arial"/>
        </w:rPr>
        <w:t xml:space="preserve">статьи </w:t>
      </w:r>
      <w:r>
        <w:rPr>
          <w:rFonts w:ascii="Arial" w:hAnsi="Arial" w:cs="Arial"/>
        </w:rPr>
        <w:t xml:space="preserve">20 </w:t>
      </w:r>
      <w:r w:rsidRPr="00F573EB">
        <w:rPr>
          <w:rFonts w:ascii="Arial" w:hAnsi="Arial" w:cs="Arial"/>
        </w:rPr>
        <w:t xml:space="preserve">.Бюджетного кодекса Российской Федерации от 31.07.1998 г. № 145 – ФЗ, администрация Польяновского сельсовета Чистоозерного района Новосибирской области </w:t>
      </w:r>
    </w:p>
    <w:p w:rsidR="00F93128" w:rsidRPr="00F573EB" w:rsidRDefault="00F93128" w:rsidP="00640D00">
      <w:pPr>
        <w:rPr>
          <w:rFonts w:ascii="Arial" w:hAnsi="Arial" w:cs="Arial"/>
        </w:rPr>
      </w:pPr>
    </w:p>
    <w:p w:rsidR="00F93128" w:rsidRPr="00F573EB" w:rsidRDefault="00F93128" w:rsidP="00640D00">
      <w:pPr>
        <w:rPr>
          <w:rFonts w:ascii="Arial" w:hAnsi="Arial" w:cs="Arial"/>
        </w:rPr>
      </w:pPr>
      <w:r w:rsidRPr="00F573EB">
        <w:rPr>
          <w:rFonts w:ascii="Arial" w:hAnsi="Arial" w:cs="Arial"/>
        </w:rPr>
        <w:t>ПОСТАНОВЛЯЕТ:</w:t>
      </w:r>
    </w:p>
    <w:p w:rsidR="00F93128" w:rsidRPr="00F573EB" w:rsidRDefault="00F93128" w:rsidP="004B0974">
      <w:pPr>
        <w:pStyle w:val="ListParagraph"/>
        <w:ind w:left="360"/>
        <w:rPr>
          <w:rFonts w:ascii="Arial" w:hAnsi="Arial" w:cs="Arial"/>
        </w:rPr>
      </w:pPr>
    </w:p>
    <w:p w:rsidR="00F93128" w:rsidRDefault="00F93128" w:rsidP="00F573EB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F573EB">
        <w:rPr>
          <w:rFonts w:ascii="Arial" w:hAnsi="Arial" w:cs="Arial"/>
        </w:rPr>
        <w:t xml:space="preserve">Дополнить </w:t>
      </w:r>
      <w:r>
        <w:rPr>
          <w:rFonts w:ascii="Arial" w:hAnsi="Arial" w:cs="Arial"/>
        </w:rPr>
        <w:t>перечень КБК доходов бюджета закрепленных за главным администратором доходов – администрацией Польяновского сельсовета Чистоозерного района Новосибирской области следующими кодами:</w:t>
      </w:r>
    </w:p>
    <w:p w:rsidR="00F93128" w:rsidRPr="00F573EB" w:rsidRDefault="00F93128" w:rsidP="009605EF">
      <w:pPr>
        <w:pStyle w:val="ListParagraph"/>
        <w:ind w:left="360"/>
        <w:jc w:val="both"/>
        <w:rPr>
          <w:rFonts w:ascii="Arial" w:hAnsi="Arial" w:cs="Arial"/>
        </w:rPr>
      </w:pPr>
    </w:p>
    <w:p w:rsidR="00F93128" w:rsidRPr="00F573EB" w:rsidRDefault="00F93128" w:rsidP="00F573EB">
      <w:pPr>
        <w:pStyle w:val="ListParagraph"/>
        <w:ind w:left="360" w:firstLine="300"/>
        <w:jc w:val="both"/>
        <w:rPr>
          <w:rFonts w:ascii="Arial" w:hAnsi="Arial" w:cs="Arial"/>
        </w:rPr>
      </w:pPr>
      <w:r w:rsidRPr="00F573EB">
        <w:rPr>
          <w:rFonts w:ascii="Arial" w:hAnsi="Arial" w:cs="Arial"/>
        </w:rPr>
        <w:t>-210 2 07 0503 10 0000 180 «Прочие безвозмездные поступления в</w:t>
      </w:r>
    </w:p>
    <w:p w:rsidR="00F93128" w:rsidRDefault="00F93128" w:rsidP="00F573EB">
      <w:pPr>
        <w:pStyle w:val="ListParagraph"/>
        <w:ind w:left="360" w:firstLine="300"/>
        <w:jc w:val="both"/>
        <w:rPr>
          <w:rFonts w:ascii="Arial" w:hAnsi="Arial" w:cs="Arial"/>
        </w:rPr>
      </w:pPr>
      <w:r w:rsidRPr="00F573EB">
        <w:rPr>
          <w:rFonts w:ascii="Arial" w:hAnsi="Arial" w:cs="Arial"/>
        </w:rPr>
        <w:t xml:space="preserve"> бюджеты поселений». </w:t>
      </w:r>
    </w:p>
    <w:p w:rsidR="00F93128" w:rsidRPr="00F573EB" w:rsidRDefault="00F93128" w:rsidP="00F573EB">
      <w:pPr>
        <w:pStyle w:val="ListParagraph"/>
        <w:ind w:left="360" w:firstLine="300"/>
        <w:jc w:val="both"/>
        <w:rPr>
          <w:rFonts w:ascii="Arial" w:hAnsi="Arial" w:cs="Arial"/>
        </w:rPr>
      </w:pPr>
    </w:p>
    <w:p w:rsidR="00F93128" w:rsidRDefault="00F93128" w:rsidP="00F573EB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F573EB">
        <w:rPr>
          <w:rFonts w:ascii="Arial" w:hAnsi="Arial" w:cs="Arial"/>
        </w:rPr>
        <w:t>Данное постановление вступает в силу с момента его подписания.</w:t>
      </w:r>
    </w:p>
    <w:p w:rsidR="00F93128" w:rsidRPr="00F573EB" w:rsidRDefault="00F93128" w:rsidP="009605EF">
      <w:pPr>
        <w:pStyle w:val="ListParagraph"/>
        <w:ind w:left="360"/>
        <w:jc w:val="both"/>
        <w:rPr>
          <w:rFonts w:ascii="Arial" w:hAnsi="Arial" w:cs="Arial"/>
        </w:rPr>
      </w:pPr>
    </w:p>
    <w:p w:rsidR="00F93128" w:rsidRDefault="00F93128" w:rsidP="00F573EB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F573EB">
        <w:rPr>
          <w:rFonts w:ascii="Arial" w:hAnsi="Arial" w:cs="Arial"/>
        </w:rPr>
        <w:t>Постановление опубликовать в печатном издании «Вестник МО Польяновского сельсовета».</w:t>
      </w:r>
    </w:p>
    <w:p w:rsidR="00F93128" w:rsidRDefault="00F93128" w:rsidP="009605EF">
      <w:pPr>
        <w:pStyle w:val="ListParagraph"/>
        <w:ind w:left="0"/>
        <w:jc w:val="both"/>
        <w:rPr>
          <w:rFonts w:ascii="Arial" w:hAnsi="Arial" w:cs="Arial"/>
        </w:rPr>
      </w:pPr>
    </w:p>
    <w:p w:rsidR="00F93128" w:rsidRPr="00F573EB" w:rsidRDefault="00F93128" w:rsidP="009605EF">
      <w:pPr>
        <w:pStyle w:val="ListParagraph"/>
        <w:ind w:left="360"/>
        <w:jc w:val="both"/>
        <w:rPr>
          <w:rFonts w:ascii="Arial" w:hAnsi="Arial" w:cs="Arial"/>
        </w:rPr>
      </w:pPr>
    </w:p>
    <w:p w:rsidR="00F93128" w:rsidRPr="00F573EB" w:rsidRDefault="00F93128" w:rsidP="00F573EB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F573EB">
        <w:rPr>
          <w:rFonts w:ascii="Arial" w:hAnsi="Arial" w:cs="Arial"/>
        </w:rPr>
        <w:t>Контроль за исполнением данного Постановления оставляю за собой.</w:t>
      </w:r>
    </w:p>
    <w:p w:rsidR="00F93128" w:rsidRPr="00F573EB" w:rsidRDefault="00F93128" w:rsidP="00640D00">
      <w:pPr>
        <w:rPr>
          <w:rFonts w:ascii="Arial" w:hAnsi="Arial" w:cs="Arial"/>
        </w:rPr>
      </w:pPr>
    </w:p>
    <w:p w:rsidR="00F93128" w:rsidRPr="00F573EB" w:rsidRDefault="00F93128" w:rsidP="00640D00">
      <w:pPr>
        <w:rPr>
          <w:rFonts w:ascii="Arial" w:hAnsi="Arial" w:cs="Arial"/>
        </w:rPr>
      </w:pPr>
      <w:r w:rsidRPr="00F573EB">
        <w:rPr>
          <w:rFonts w:ascii="Arial" w:hAnsi="Arial" w:cs="Arial"/>
        </w:rPr>
        <w:t>Глава Польяновского сельсовета</w:t>
      </w:r>
    </w:p>
    <w:p w:rsidR="00F93128" w:rsidRPr="00F573EB" w:rsidRDefault="00F93128" w:rsidP="00640D00">
      <w:pPr>
        <w:rPr>
          <w:rFonts w:ascii="Arial" w:hAnsi="Arial" w:cs="Arial"/>
        </w:rPr>
      </w:pPr>
      <w:r w:rsidRPr="00F573EB">
        <w:rPr>
          <w:rFonts w:ascii="Arial" w:hAnsi="Arial" w:cs="Arial"/>
        </w:rPr>
        <w:t xml:space="preserve">Чистоозерного района </w:t>
      </w:r>
    </w:p>
    <w:p w:rsidR="00F93128" w:rsidRPr="00F573EB" w:rsidRDefault="00F93128" w:rsidP="00640D00">
      <w:pPr>
        <w:rPr>
          <w:rFonts w:ascii="Arial" w:hAnsi="Arial" w:cs="Arial"/>
        </w:rPr>
      </w:pPr>
      <w:r w:rsidRPr="00F573EB">
        <w:rPr>
          <w:rFonts w:ascii="Arial" w:hAnsi="Arial" w:cs="Arial"/>
        </w:rPr>
        <w:t>Новосибирской области                                                     Е.М. Арнаутов</w:t>
      </w:r>
    </w:p>
    <w:p w:rsidR="00F93128" w:rsidRPr="00F573EB" w:rsidRDefault="00F93128" w:rsidP="005C0C96">
      <w:pPr>
        <w:tabs>
          <w:tab w:val="left" w:pos="3366"/>
        </w:tabs>
        <w:rPr>
          <w:rFonts w:ascii="Arial" w:hAnsi="Arial" w:cs="Arial"/>
        </w:rPr>
      </w:pPr>
    </w:p>
    <w:p w:rsidR="00F93128" w:rsidRPr="00F573EB" w:rsidRDefault="00F93128" w:rsidP="00640D00">
      <w:pPr>
        <w:rPr>
          <w:rFonts w:ascii="Arial" w:hAnsi="Arial" w:cs="Arial"/>
        </w:rPr>
      </w:pPr>
    </w:p>
    <w:p w:rsidR="00F93128" w:rsidRPr="00F573EB" w:rsidRDefault="00F93128" w:rsidP="00640D00">
      <w:pPr>
        <w:rPr>
          <w:rFonts w:ascii="Arial" w:hAnsi="Arial" w:cs="Arial"/>
        </w:rPr>
      </w:pPr>
    </w:p>
    <w:p w:rsidR="00F93128" w:rsidRPr="00F573EB" w:rsidRDefault="00F93128" w:rsidP="00640D00">
      <w:pPr>
        <w:rPr>
          <w:rFonts w:ascii="Arial" w:hAnsi="Arial" w:cs="Arial"/>
        </w:rPr>
      </w:pPr>
    </w:p>
    <w:p w:rsidR="00F93128" w:rsidRPr="00F573EB" w:rsidRDefault="00F93128" w:rsidP="00640D00">
      <w:pPr>
        <w:rPr>
          <w:rFonts w:ascii="Arial" w:hAnsi="Arial" w:cs="Arial"/>
        </w:rPr>
      </w:pPr>
    </w:p>
    <w:sectPr w:rsidR="00F93128" w:rsidRPr="00F573EB" w:rsidSect="003C1F5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82010"/>
    <w:multiLevelType w:val="hybridMultilevel"/>
    <w:tmpl w:val="71A2E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D00"/>
    <w:rsid w:val="0000020E"/>
    <w:rsid w:val="0000065F"/>
    <w:rsid w:val="000007CF"/>
    <w:rsid w:val="00000976"/>
    <w:rsid w:val="00000A47"/>
    <w:rsid w:val="00000E62"/>
    <w:rsid w:val="00000FE9"/>
    <w:rsid w:val="000017A3"/>
    <w:rsid w:val="000018ED"/>
    <w:rsid w:val="00002057"/>
    <w:rsid w:val="000020CA"/>
    <w:rsid w:val="00002796"/>
    <w:rsid w:val="00002E0D"/>
    <w:rsid w:val="0000336C"/>
    <w:rsid w:val="00003715"/>
    <w:rsid w:val="000037B7"/>
    <w:rsid w:val="00003BA0"/>
    <w:rsid w:val="00003C96"/>
    <w:rsid w:val="00003EFB"/>
    <w:rsid w:val="0000439C"/>
    <w:rsid w:val="00005332"/>
    <w:rsid w:val="00005564"/>
    <w:rsid w:val="00005B5E"/>
    <w:rsid w:val="00005E88"/>
    <w:rsid w:val="0000621C"/>
    <w:rsid w:val="00006268"/>
    <w:rsid w:val="00006708"/>
    <w:rsid w:val="00006779"/>
    <w:rsid w:val="000067F3"/>
    <w:rsid w:val="00006A23"/>
    <w:rsid w:val="00007FE3"/>
    <w:rsid w:val="0001027C"/>
    <w:rsid w:val="000109E5"/>
    <w:rsid w:val="00010DC6"/>
    <w:rsid w:val="000110C3"/>
    <w:rsid w:val="000112EE"/>
    <w:rsid w:val="00011964"/>
    <w:rsid w:val="00011A6E"/>
    <w:rsid w:val="00011CAE"/>
    <w:rsid w:val="000121EE"/>
    <w:rsid w:val="00012A4A"/>
    <w:rsid w:val="00012E05"/>
    <w:rsid w:val="0001319F"/>
    <w:rsid w:val="00013B61"/>
    <w:rsid w:val="00013E8B"/>
    <w:rsid w:val="00013F6D"/>
    <w:rsid w:val="0001420E"/>
    <w:rsid w:val="000142FF"/>
    <w:rsid w:val="00014490"/>
    <w:rsid w:val="00014611"/>
    <w:rsid w:val="00014B19"/>
    <w:rsid w:val="00014F3D"/>
    <w:rsid w:val="0001516B"/>
    <w:rsid w:val="0001570B"/>
    <w:rsid w:val="00015730"/>
    <w:rsid w:val="00015C8A"/>
    <w:rsid w:val="00016055"/>
    <w:rsid w:val="00016156"/>
    <w:rsid w:val="000166D9"/>
    <w:rsid w:val="000167ED"/>
    <w:rsid w:val="00016F95"/>
    <w:rsid w:val="00017180"/>
    <w:rsid w:val="000175A7"/>
    <w:rsid w:val="00017714"/>
    <w:rsid w:val="000179FA"/>
    <w:rsid w:val="00017A62"/>
    <w:rsid w:val="00020211"/>
    <w:rsid w:val="000205BC"/>
    <w:rsid w:val="00020808"/>
    <w:rsid w:val="00020B14"/>
    <w:rsid w:val="00021064"/>
    <w:rsid w:val="000213A1"/>
    <w:rsid w:val="000213C7"/>
    <w:rsid w:val="000214EE"/>
    <w:rsid w:val="0002174E"/>
    <w:rsid w:val="000217AA"/>
    <w:rsid w:val="000217FB"/>
    <w:rsid w:val="00021B15"/>
    <w:rsid w:val="000227AB"/>
    <w:rsid w:val="00022B5C"/>
    <w:rsid w:val="00022D7C"/>
    <w:rsid w:val="00022F27"/>
    <w:rsid w:val="000236AC"/>
    <w:rsid w:val="000237CE"/>
    <w:rsid w:val="00023B71"/>
    <w:rsid w:val="00023F15"/>
    <w:rsid w:val="0002465C"/>
    <w:rsid w:val="00024664"/>
    <w:rsid w:val="00024712"/>
    <w:rsid w:val="0002490F"/>
    <w:rsid w:val="00024CB8"/>
    <w:rsid w:val="00024CE0"/>
    <w:rsid w:val="00024D2E"/>
    <w:rsid w:val="000251ED"/>
    <w:rsid w:val="00025227"/>
    <w:rsid w:val="0002522E"/>
    <w:rsid w:val="00025243"/>
    <w:rsid w:val="00025AFD"/>
    <w:rsid w:val="00025D73"/>
    <w:rsid w:val="00025DD9"/>
    <w:rsid w:val="00025ED1"/>
    <w:rsid w:val="0002619C"/>
    <w:rsid w:val="000264D7"/>
    <w:rsid w:val="000266C6"/>
    <w:rsid w:val="00026824"/>
    <w:rsid w:val="00027012"/>
    <w:rsid w:val="00027214"/>
    <w:rsid w:val="000274BE"/>
    <w:rsid w:val="0002769C"/>
    <w:rsid w:val="000276CD"/>
    <w:rsid w:val="000278C6"/>
    <w:rsid w:val="000279CB"/>
    <w:rsid w:val="00027A2A"/>
    <w:rsid w:val="00027E7C"/>
    <w:rsid w:val="0003053D"/>
    <w:rsid w:val="00030DCF"/>
    <w:rsid w:val="00030E89"/>
    <w:rsid w:val="00030ECA"/>
    <w:rsid w:val="00030ECF"/>
    <w:rsid w:val="00030FA6"/>
    <w:rsid w:val="00031285"/>
    <w:rsid w:val="00031C75"/>
    <w:rsid w:val="0003215B"/>
    <w:rsid w:val="000321FD"/>
    <w:rsid w:val="000324D0"/>
    <w:rsid w:val="000326FC"/>
    <w:rsid w:val="00032BAD"/>
    <w:rsid w:val="00032BCF"/>
    <w:rsid w:val="00032CAB"/>
    <w:rsid w:val="00032D8A"/>
    <w:rsid w:val="00032DF6"/>
    <w:rsid w:val="0003427E"/>
    <w:rsid w:val="00034375"/>
    <w:rsid w:val="00034520"/>
    <w:rsid w:val="000352A2"/>
    <w:rsid w:val="000352BC"/>
    <w:rsid w:val="0003532C"/>
    <w:rsid w:val="0003533B"/>
    <w:rsid w:val="00035E15"/>
    <w:rsid w:val="000365BB"/>
    <w:rsid w:val="000367BF"/>
    <w:rsid w:val="00036C67"/>
    <w:rsid w:val="00036E8C"/>
    <w:rsid w:val="000377A3"/>
    <w:rsid w:val="00037DA3"/>
    <w:rsid w:val="00037E88"/>
    <w:rsid w:val="0004027C"/>
    <w:rsid w:val="000404C8"/>
    <w:rsid w:val="00040749"/>
    <w:rsid w:val="000408B6"/>
    <w:rsid w:val="000408C4"/>
    <w:rsid w:val="000408D5"/>
    <w:rsid w:val="00040ED3"/>
    <w:rsid w:val="000413FD"/>
    <w:rsid w:val="00041C7E"/>
    <w:rsid w:val="00041C82"/>
    <w:rsid w:val="00041CAA"/>
    <w:rsid w:val="00041D56"/>
    <w:rsid w:val="00041EF0"/>
    <w:rsid w:val="000421CD"/>
    <w:rsid w:val="00042CFD"/>
    <w:rsid w:val="00042D2C"/>
    <w:rsid w:val="00042E74"/>
    <w:rsid w:val="00042F3C"/>
    <w:rsid w:val="00042FD9"/>
    <w:rsid w:val="0004351F"/>
    <w:rsid w:val="00043EF7"/>
    <w:rsid w:val="000448F2"/>
    <w:rsid w:val="00044956"/>
    <w:rsid w:val="00045017"/>
    <w:rsid w:val="00045177"/>
    <w:rsid w:val="00045186"/>
    <w:rsid w:val="00045825"/>
    <w:rsid w:val="00045887"/>
    <w:rsid w:val="00045A50"/>
    <w:rsid w:val="00045AEA"/>
    <w:rsid w:val="00045EB9"/>
    <w:rsid w:val="00046416"/>
    <w:rsid w:val="000466A3"/>
    <w:rsid w:val="00046E20"/>
    <w:rsid w:val="0004717D"/>
    <w:rsid w:val="00047734"/>
    <w:rsid w:val="00047B7A"/>
    <w:rsid w:val="00047EF1"/>
    <w:rsid w:val="00047FAE"/>
    <w:rsid w:val="000501C5"/>
    <w:rsid w:val="000505A3"/>
    <w:rsid w:val="00050A45"/>
    <w:rsid w:val="00050C1D"/>
    <w:rsid w:val="00050E50"/>
    <w:rsid w:val="00050FD1"/>
    <w:rsid w:val="00051239"/>
    <w:rsid w:val="00051656"/>
    <w:rsid w:val="00051DAB"/>
    <w:rsid w:val="00051DAD"/>
    <w:rsid w:val="00051F38"/>
    <w:rsid w:val="00051F5E"/>
    <w:rsid w:val="0005210F"/>
    <w:rsid w:val="00052522"/>
    <w:rsid w:val="000525DD"/>
    <w:rsid w:val="00052773"/>
    <w:rsid w:val="000527F7"/>
    <w:rsid w:val="00052801"/>
    <w:rsid w:val="00052810"/>
    <w:rsid w:val="00052A06"/>
    <w:rsid w:val="00052DF9"/>
    <w:rsid w:val="00052F10"/>
    <w:rsid w:val="00052F9B"/>
    <w:rsid w:val="00053062"/>
    <w:rsid w:val="000531C3"/>
    <w:rsid w:val="000532F6"/>
    <w:rsid w:val="00053D38"/>
    <w:rsid w:val="00054245"/>
    <w:rsid w:val="00054378"/>
    <w:rsid w:val="000544D0"/>
    <w:rsid w:val="000545ED"/>
    <w:rsid w:val="0005473D"/>
    <w:rsid w:val="00054A5F"/>
    <w:rsid w:val="00054BB3"/>
    <w:rsid w:val="00054CC4"/>
    <w:rsid w:val="000558C6"/>
    <w:rsid w:val="00056015"/>
    <w:rsid w:val="0005640C"/>
    <w:rsid w:val="00056603"/>
    <w:rsid w:val="00056613"/>
    <w:rsid w:val="000567CA"/>
    <w:rsid w:val="0005756D"/>
    <w:rsid w:val="0005758E"/>
    <w:rsid w:val="000575CD"/>
    <w:rsid w:val="000575EB"/>
    <w:rsid w:val="00057A83"/>
    <w:rsid w:val="00060692"/>
    <w:rsid w:val="0006098A"/>
    <w:rsid w:val="00060B4B"/>
    <w:rsid w:val="0006114E"/>
    <w:rsid w:val="000613E9"/>
    <w:rsid w:val="00061579"/>
    <w:rsid w:val="0006171E"/>
    <w:rsid w:val="00061837"/>
    <w:rsid w:val="000618C5"/>
    <w:rsid w:val="00061958"/>
    <w:rsid w:val="00061C12"/>
    <w:rsid w:val="00061C70"/>
    <w:rsid w:val="00061C84"/>
    <w:rsid w:val="00061D9D"/>
    <w:rsid w:val="00061FD2"/>
    <w:rsid w:val="000621C3"/>
    <w:rsid w:val="0006285C"/>
    <w:rsid w:val="00062A73"/>
    <w:rsid w:val="00062ADF"/>
    <w:rsid w:val="00062D63"/>
    <w:rsid w:val="000631B8"/>
    <w:rsid w:val="0006322C"/>
    <w:rsid w:val="00063239"/>
    <w:rsid w:val="00063353"/>
    <w:rsid w:val="00063811"/>
    <w:rsid w:val="0006385C"/>
    <w:rsid w:val="00063C07"/>
    <w:rsid w:val="00063C2A"/>
    <w:rsid w:val="00063D4B"/>
    <w:rsid w:val="00063E81"/>
    <w:rsid w:val="00064143"/>
    <w:rsid w:val="0006451A"/>
    <w:rsid w:val="000646BA"/>
    <w:rsid w:val="000648AE"/>
    <w:rsid w:val="00065054"/>
    <w:rsid w:val="00065318"/>
    <w:rsid w:val="000653FF"/>
    <w:rsid w:val="000656CE"/>
    <w:rsid w:val="00065C98"/>
    <w:rsid w:val="0006609D"/>
    <w:rsid w:val="000662A4"/>
    <w:rsid w:val="00066347"/>
    <w:rsid w:val="00066845"/>
    <w:rsid w:val="00066F11"/>
    <w:rsid w:val="000672A7"/>
    <w:rsid w:val="000677F1"/>
    <w:rsid w:val="00067B4A"/>
    <w:rsid w:val="00067F26"/>
    <w:rsid w:val="00070091"/>
    <w:rsid w:val="000702DA"/>
    <w:rsid w:val="000705D0"/>
    <w:rsid w:val="00070A6F"/>
    <w:rsid w:val="00070B5A"/>
    <w:rsid w:val="00070C05"/>
    <w:rsid w:val="00070E45"/>
    <w:rsid w:val="00070EAE"/>
    <w:rsid w:val="000712F5"/>
    <w:rsid w:val="0007152B"/>
    <w:rsid w:val="000717B4"/>
    <w:rsid w:val="00071CDB"/>
    <w:rsid w:val="00072334"/>
    <w:rsid w:val="000726B5"/>
    <w:rsid w:val="00072868"/>
    <w:rsid w:val="00072C35"/>
    <w:rsid w:val="000730E1"/>
    <w:rsid w:val="00073124"/>
    <w:rsid w:val="00073742"/>
    <w:rsid w:val="000748E4"/>
    <w:rsid w:val="00074C27"/>
    <w:rsid w:val="00074EC9"/>
    <w:rsid w:val="0007507E"/>
    <w:rsid w:val="00076557"/>
    <w:rsid w:val="00076688"/>
    <w:rsid w:val="000767F0"/>
    <w:rsid w:val="00076A18"/>
    <w:rsid w:val="00076D4E"/>
    <w:rsid w:val="000770D9"/>
    <w:rsid w:val="00077B4B"/>
    <w:rsid w:val="00077CCE"/>
    <w:rsid w:val="00077D43"/>
    <w:rsid w:val="000803F3"/>
    <w:rsid w:val="00080731"/>
    <w:rsid w:val="000807E1"/>
    <w:rsid w:val="00080B77"/>
    <w:rsid w:val="00080BFD"/>
    <w:rsid w:val="00080D31"/>
    <w:rsid w:val="00080D87"/>
    <w:rsid w:val="0008122B"/>
    <w:rsid w:val="00081281"/>
    <w:rsid w:val="00081536"/>
    <w:rsid w:val="000815A1"/>
    <w:rsid w:val="000815E4"/>
    <w:rsid w:val="0008172B"/>
    <w:rsid w:val="00081923"/>
    <w:rsid w:val="000819FA"/>
    <w:rsid w:val="00081C90"/>
    <w:rsid w:val="00082072"/>
    <w:rsid w:val="000822BA"/>
    <w:rsid w:val="0008277B"/>
    <w:rsid w:val="00082A95"/>
    <w:rsid w:val="00083083"/>
    <w:rsid w:val="000831DE"/>
    <w:rsid w:val="0008320A"/>
    <w:rsid w:val="000833B3"/>
    <w:rsid w:val="00083426"/>
    <w:rsid w:val="00083A16"/>
    <w:rsid w:val="00084018"/>
    <w:rsid w:val="00084153"/>
    <w:rsid w:val="000844D3"/>
    <w:rsid w:val="00084707"/>
    <w:rsid w:val="0008481D"/>
    <w:rsid w:val="00084A28"/>
    <w:rsid w:val="00084A40"/>
    <w:rsid w:val="00084B2A"/>
    <w:rsid w:val="00084B3C"/>
    <w:rsid w:val="00084D77"/>
    <w:rsid w:val="00084EFE"/>
    <w:rsid w:val="00084F12"/>
    <w:rsid w:val="00084FF8"/>
    <w:rsid w:val="0008517B"/>
    <w:rsid w:val="00085194"/>
    <w:rsid w:val="00085202"/>
    <w:rsid w:val="000853B9"/>
    <w:rsid w:val="00085565"/>
    <w:rsid w:val="00085703"/>
    <w:rsid w:val="00085C2C"/>
    <w:rsid w:val="00085E40"/>
    <w:rsid w:val="00085F32"/>
    <w:rsid w:val="000862B9"/>
    <w:rsid w:val="00086362"/>
    <w:rsid w:val="00086540"/>
    <w:rsid w:val="0008672A"/>
    <w:rsid w:val="00086784"/>
    <w:rsid w:val="00086853"/>
    <w:rsid w:val="000874B2"/>
    <w:rsid w:val="00087510"/>
    <w:rsid w:val="00087DFB"/>
    <w:rsid w:val="00090069"/>
    <w:rsid w:val="00090735"/>
    <w:rsid w:val="000910EB"/>
    <w:rsid w:val="00091264"/>
    <w:rsid w:val="00091294"/>
    <w:rsid w:val="000912B5"/>
    <w:rsid w:val="000917FE"/>
    <w:rsid w:val="00091E6B"/>
    <w:rsid w:val="00091EA5"/>
    <w:rsid w:val="000928ED"/>
    <w:rsid w:val="0009292D"/>
    <w:rsid w:val="00092BAE"/>
    <w:rsid w:val="00092CBB"/>
    <w:rsid w:val="00092EA7"/>
    <w:rsid w:val="00092F85"/>
    <w:rsid w:val="000930D0"/>
    <w:rsid w:val="00093109"/>
    <w:rsid w:val="00093166"/>
    <w:rsid w:val="00093388"/>
    <w:rsid w:val="0009372D"/>
    <w:rsid w:val="00093F6D"/>
    <w:rsid w:val="0009410E"/>
    <w:rsid w:val="000942BE"/>
    <w:rsid w:val="000945CC"/>
    <w:rsid w:val="00094A28"/>
    <w:rsid w:val="00094A5D"/>
    <w:rsid w:val="00094E43"/>
    <w:rsid w:val="000958BF"/>
    <w:rsid w:val="00095CE8"/>
    <w:rsid w:val="00096448"/>
    <w:rsid w:val="000967AB"/>
    <w:rsid w:val="00096A60"/>
    <w:rsid w:val="00096C4D"/>
    <w:rsid w:val="00096CEA"/>
    <w:rsid w:val="00096D8A"/>
    <w:rsid w:val="00097228"/>
    <w:rsid w:val="0009785D"/>
    <w:rsid w:val="000A0D61"/>
    <w:rsid w:val="000A0EBD"/>
    <w:rsid w:val="000A1445"/>
    <w:rsid w:val="000A15C2"/>
    <w:rsid w:val="000A16D5"/>
    <w:rsid w:val="000A17F0"/>
    <w:rsid w:val="000A191B"/>
    <w:rsid w:val="000A193C"/>
    <w:rsid w:val="000A1DC2"/>
    <w:rsid w:val="000A27B8"/>
    <w:rsid w:val="000A2890"/>
    <w:rsid w:val="000A2969"/>
    <w:rsid w:val="000A2E41"/>
    <w:rsid w:val="000A2F9C"/>
    <w:rsid w:val="000A30F0"/>
    <w:rsid w:val="000A315E"/>
    <w:rsid w:val="000A31C8"/>
    <w:rsid w:val="000A3561"/>
    <w:rsid w:val="000A3604"/>
    <w:rsid w:val="000A3977"/>
    <w:rsid w:val="000A419E"/>
    <w:rsid w:val="000A443A"/>
    <w:rsid w:val="000A4ADF"/>
    <w:rsid w:val="000A4D27"/>
    <w:rsid w:val="000A4F75"/>
    <w:rsid w:val="000A5328"/>
    <w:rsid w:val="000A5982"/>
    <w:rsid w:val="000A5C05"/>
    <w:rsid w:val="000A5EED"/>
    <w:rsid w:val="000A60B6"/>
    <w:rsid w:val="000A64B6"/>
    <w:rsid w:val="000A7065"/>
    <w:rsid w:val="000A7669"/>
    <w:rsid w:val="000A7737"/>
    <w:rsid w:val="000A7942"/>
    <w:rsid w:val="000A79B9"/>
    <w:rsid w:val="000A7BE2"/>
    <w:rsid w:val="000A7DF0"/>
    <w:rsid w:val="000A7EB7"/>
    <w:rsid w:val="000B0105"/>
    <w:rsid w:val="000B03A5"/>
    <w:rsid w:val="000B04F4"/>
    <w:rsid w:val="000B05D3"/>
    <w:rsid w:val="000B0869"/>
    <w:rsid w:val="000B091C"/>
    <w:rsid w:val="000B0E06"/>
    <w:rsid w:val="000B138B"/>
    <w:rsid w:val="000B13A8"/>
    <w:rsid w:val="000B149C"/>
    <w:rsid w:val="000B1507"/>
    <w:rsid w:val="000B1BF5"/>
    <w:rsid w:val="000B1DC8"/>
    <w:rsid w:val="000B2584"/>
    <w:rsid w:val="000B29FB"/>
    <w:rsid w:val="000B2ACC"/>
    <w:rsid w:val="000B30B8"/>
    <w:rsid w:val="000B32D7"/>
    <w:rsid w:val="000B36B9"/>
    <w:rsid w:val="000B38B9"/>
    <w:rsid w:val="000B39DA"/>
    <w:rsid w:val="000B4343"/>
    <w:rsid w:val="000B450A"/>
    <w:rsid w:val="000B455A"/>
    <w:rsid w:val="000B4EA3"/>
    <w:rsid w:val="000B5740"/>
    <w:rsid w:val="000B5E30"/>
    <w:rsid w:val="000B5EEB"/>
    <w:rsid w:val="000B5F44"/>
    <w:rsid w:val="000B6011"/>
    <w:rsid w:val="000B61D1"/>
    <w:rsid w:val="000B6502"/>
    <w:rsid w:val="000B66B0"/>
    <w:rsid w:val="000B66C5"/>
    <w:rsid w:val="000B6D5C"/>
    <w:rsid w:val="000B6E8A"/>
    <w:rsid w:val="000B70CF"/>
    <w:rsid w:val="000B72C6"/>
    <w:rsid w:val="000B72CC"/>
    <w:rsid w:val="000B76F9"/>
    <w:rsid w:val="000B773A"/>
    <w:rsid w:val="000B7A72"/>
    <w:rsid w:val="000B7AB5"/>
    <w:rsid w:val="000B7C65"/>
    <w:rsid w:val="000B7E1B"/>
    <w:rsid w:val="000C013D"/>
    <w:rsid w:val="000C01FC"/>
    <w:rsid w:val="000C02F8"/>
    <w:rsid w:val="000C0A88"/>
    <w:rsid w:val="000C11CF"/>
    <w:rsid w:val="000C12FD"/>
    <w:rsid w:val="000C14B5"/>
    <w:rsid w:val="000C1672"/>
    <w:rsid w:val="000C16CF"/>
    <w:rsid w:val="000C1CFB"/>
    <w:rsid w:val="000C1DBC"/>
    <w:rsid w:val="000C1EB6"/>
    <w:rsid w:val="000C201C"/>
    <w:rsid w:val="000C2296"/>
    <w:rsid w:val="000C29E1"/>
    <w:rsid w:val="000C2C25"/>
    <w:rsid w:val="000C3344"/>
    <w:rsid w:val="000C35CE"/>
    <w:rsid w:val="000C3BC5"/>
    <w:rsid w:val="000C4040"/>
    <w:rsid w:val="000C4194"/>
    <w:rsid w:val="000C4645"/>
    <w:rsid w:val="000C508A"/>
    <w:rsid w:val="000C5A36"/>
    <w:rsid w:val="000C5F89"/>
    <w:rsid w:val="000C604F"/>
    <w:rsid w:val="000C674D"/>
    <w:rsid w:val="000C7040"/>
    <w:rsid w:val="000C7316"/>
    <w:rsid w:val="000C761F"/>
    <w:rsid w:val="000C767A"/>
    <w:rsid w:val="000C7B8A"/>
    <w:rsid w:val="000D03A8"/>
    <w:rsid w:val="000D0D16"/>
    <w:rsid w:val="000D13CA"/>
    <w:rsid w:val="000D148A"/>
    <w:rsid w:val="000D1F65"/>
    <w:rsid w:val="000D20C0"/>
    <w:rsid w:val="000D20D6"/>
    <w:rsid w:val="000D22AC"/>
    <w:rsid w:val="000D236F"/>
    <w:rsid w:val="000D320D"/>
    <w:rsid w:val="000D327E"/>
    <w:rsid w:val="000D3378"/>
    <w:rsid w:val="000D35B4"/>
    <w:rsid w:val="000D3963"/>
    <w:rsid w:val="000D3AD2"/>
    <w:rsid w:val="000D4170"/>
    <w:rsid w:val="000D4449"/>
    <w:rsid w:val="000D4471"/>
    <w:rsid w:val="000D46A9"/>
    <w:rsid w:val="000D47D7"/>
    <w:rsid w:val="000D4D17"/>
    <w:rsid w:val="000D5398"/>
    <w:rsid w:val="000D54F0"/>
    <w:rsid w:val="000D5FBF"/>
    <w:rsid w:val="000D62AA"/>
    <w:rsid w:val="000D62B6"/>
    <w:rsid w:val="000D62D4"/>
    <w:rsid w:val="000D6434"/>
    <w:rsid w:val="000D65AA"/>
    <w:rsid w:val="000D65F2"/>
    <w:rsid w:val="000D68FC"/>
    <w:rsid w:val="000D6C02"/>
    <w:rsid w:val="000D6FC4"/>
    <w:rsid w:val="000D7631"/>
    <w:rsid w:val="000D7B7D"/>
    <w:rsid w:val="000D7BAC"/>
    <w:rsid w:val="000E0126"/>
    <w:rsid w:val="000E07B0"/>
    <w:rsid w:val="000E0DD0"/>
    <w:rsid w:val="000E17B3"/>
    <w:rsid w:val="000E17B8"/>
    <w:rsid w:val="000E2046"/>
    <w:rsid w:val="000E2234"/>
    <w:rsid w:val="000E2324"/>
    <w:rsid w:val="000E264C"/>
    <w:rsid w:val="000E26E4"/>
    <w:rsid w:val="000E2818"/>
    <w:rsid w:val="000E2AFD"/>
    <w:rsid w:val="000E315A"/>
    <w:rsid w:val="000E31CD"/>
    <w:rsid w:val="000E3203"/>
    <w:rsid w:val="000E39C9"/>
    <w:rsid w:val="000E3C1D"/>
    <w:rsid w:val="000E3DAA"/>
    <w:rsid w:val="000E44F8"/>
    <w:rsid w:val="000E4A89"/>
    <w:rsid w:val="000E4B2F"/>
    <w:rsid w:val="000E4EBA"/>
    <w:rsid w:val="000E55B6"/>
    <w:rsid w:val="000E5645"/>
    <w:rsid w:val="000E5B9C"/>
    <w:rsid w:val="000E5F8F"/>
    <w:rsid w:val="000E6140"/>
    <w:rsid w:val="000E6706"/>
    <w:rsid w:val="000E68E6"/>
    <w:rsid w:val="000E6A18"/>
    <w:rsid w:val="000E6C74"/>
    <w:rsid w:val="000E7A34"/>
    <w:rsid w:val="000E7A4A"/>
    <w:rsid w:val="000E7B82"/>
    <w:rsid w:val="000E7FBC"/>
    <w:rsid w:val="000F009E"/>
    <w:rsid w:val="000F0213"/>
    <w:rsid w:val="000F02FF"/>
    <w:rsid w:val="000F0C4E"/>
    <w:rsid w:val="000F0DE9"/>
    <w:rsid w:val="000F171B"/>
    <w:rsid w:val="000F3131"/>
    <w:rsid w:val="000F3194"/>
    <w:rsid w:val="000F3D25"/>
    <w:rsid w:val="000F3FF9"/>
    <w:rsid w:val="000F42B1"/>
    <w:rsid w:val="000F4B38"/>
    <w:rsid w:val="000F4CB5"/>
    <w:rsid w:val="000F4F20"/>
    <w:rsid w:val="000F5113"/>
    <w:rsid w:val="000F5677"/>
    <w:rsid w:val="000F57DD"/>
    <w:rsid w:val="000F59F4"/>
    <w:rsid w:val="000F5CAD"/>
    <w:rsid w:val="000F63EE"/>
    <w:rsid w:val="000F6407"/>
    <w:rsid w:val="000F6B4A"/>
    <w:rsid w:val="000F705C"/>
    <w:rsid w:val="000F70B0"/>
    <w:rsid w:val="000F70B4"/>
    <w:rsid w:val="000F7204"/>
    <w:rsid w:val="000F725D"/>
    <w:rsid w:val="000F73CA"/>
    <w:rsid w:val="000F7559"/>
    <w:rsid w:val="000F7D3B"/>
    <w:rsid w:val="0010017F"/>
    <w:rsid w:val="00100380"/>
    <w:rsid w:val="00100A65"/>
    <w:rsid w:val="00100FD8"/>
    <w:rsid w:val="00101003"/>
    <w:rsid w:val="0010104D"/>
    <w:rsid w:val="0010146D"/>
    <w:rsid w:val="00101AEC"/>
    <w:rsid w:val="00101C3F"/>
    <w:rsid w:val="00101F82"/>
    <w:rsid w:val="001021CA"/>
    <w:rsid w:val="0010227E"/>
    <w:rsid w:val="0010260E"/>
    <w:rsid w:val="001027D3"/>
    <w:rsid w:val="0010285B"/>
    <w:rsid w:val="001031D2"/>
    <w:rsid w:val="001034E9"/>
    <w:rsid w:val="0010357A"/>
    <w:rsid w:val="001035F4"/>
    <w:rsid w:val="00103662"/>
    <w:rsid w:val="001036E4"/>
    <w:rsid w:val="00103A32"/>
    <w:rsid w:val="00104644"/>
    <w:rsid w:val="00104CD7"/>
    <w:rsid w:val="00104EAE"/>
    <w:rsid w:val="00104F78"/>
    <w:rsid w:val="00105167"/>
    <w:rsid w:val="001051F6"/>
    <w:rsid w:val="0010536D"/>
    <w:rsid w:val="00105391"/>
    <w:rsid w:val="001057A1"/>
    <w:rsid w:val="001057B4"/>
    <w:rsid w:val="00105958"/>
    <w:rsid w:val="00105A3C"/>
    <w:rsid w:val="00105A66"/>
    <w:rsid w:val="00105AD5"/>
    <w:rsid w:val="00105DD1"/>
    <w:rsid w:val="0010627C"/>
    <w:rsid w:val="001067DC"/>
    <w:rsid w:val="00106CF6"/>
    <w:rsid w:val="001074E5"/>
    <w:rsid w:val="0010797D"/>
    <w:rsid w:val="00107A0B"/>
    <w:rsid w:val="00107B83"/>
    <w:rsid w:val="00107D5C"/>
    <w:rsid w:val="00107F5B"/>
    <w:rsid w:val="001101F5"/>
    <w:rsid w:val="00110222"/>
    <w:rsid w:val="001108D5"/>
    <w:rsid w:val="00110B6C"/>
    <w:rsid w:val="001110B3"/>
    <w:rsid w:val="001110B5"/>
    <w:rsid w:val="001111A0"/>
    <w:rsid w:val="0011123A"/>
    <w:rsid w:val="00111822"/>
    <w:rsid w:val="001118F3"/>
    <w:rsid w:val="00111F4D"/>
    <w:rsid w:val="00112250"/>
    <w:rsid w:val="001127DA"/>
    <w:rsid w:val="001132F0"/>
    <w:rsid w:val="0011337D"/>
    <w:rsid w:val="0011358B"/>
    <w:rsid w:val="001138DB"/>
    <w:rsid w:val="00113A71"/>
    <w:rsid w:val="00113A8D"/>
    <w:rsid w:val="00113D52"/>
    <w:rsid w:val="00113E01"/>
    <w:rsid w:val="00114023"/>
    <w:rsid w:val="00114165"/>
    <w:rsid w:val="00114260"/>
    <w:rsid w:val="0011428C"/>
    <w:rsid w:val="001143EC"/>
    <w:rsid w:val="00114485"/>
    <w:rsid w:val="00114A85"/>
    <w:rsid w:val="00114C65"/>
    <w:rsid w:val="00115052"/>
    <w:rsid w:val="001158B1"/>
    <w:rsid w:val="00115B06"/>
    <w:rsid w:val="00115E7F"/>
    <w:rsid w:val="001163F4"/>
    <w:rsid w:val="00116473"/>
    <w:rsid w:val="00116A27"/>
    <w:rsid w:val="001174B6"/>
    <w:rsid w:val="00117588"/>
    <w:rsid w:val="00117DE4"/>
    <w:rsid w:val="00120221"/>
    <w:rsid w:val="001202D1"/>
    <w:rsid w:val="00120628"/>
    <w:rsid w:val="00120B8B"/>
    <w:rsid w:val="0012108A"/>
    <w:rsid w:val="00121315"/>
    <w:rsid w:val="00121344"/>
    <w:rsid w:val="001219E6"/>
    <w:rsid w:val="00121A85"/>
    <w:rsid w:val="0012206F"/>
    <w:rsid w:val="00122098"/>
    <w:rsid w:val="00122275"/>
    <w:rsid w:val="00122699"/>
    <w:rsid w:val="0012273B"/>
    <w:rsid w:val="00122791"/>
    <w:rsid w:val="0012292D"/>
    <w:rsid w:val="00122BE1"/>
    <w:rsid w:val="00122BF0"/>
    <w:rsid w:val="0012395B"/>
    <w:rsid w:val="00123E33"/>
    <w:rsid w:val="00123E46"/>
    <w:rsid w:val="001240C8"/>
    <w:rsid w:val="0012473F"/>
    <w:rsid w:val="00124C55"/>
    <w:rsid w:val="00124DBB"/>
    <w:rsid w:val="00125164"/>
    <w:rsid w:val="00125392"/>
    <w:rsid w:val="0012551F"/>
    <w:rsid w:val="00125831"/>
    <w:rsid w:val="00125B17"/>
    <w:rsid w:val="00125FC8"/>
    <w:rsid w:val="00126470"/>
    <w:rsid w:val="001264C9"/>
    <w:rsid w:val="001264ED"/>
    <w:rsid w:val="001269EE"/>
    <w:rsid w:val="00127110"/>
    <w:rsid w:val="00127186"/>
    <w:rsid w:val="001272C1"/>
    <w:rsid w:val="001277FE"/>
    <w:rsid w:val="001279E5"/>
    <w:rsid w:val="00127CC8"/>
    <w:rsid w:val="00127D54"/>
    <w:rsid w:val="00130690"/>
    <w:rsid w:val="001306A4"/>
    <w:rsid w:val="00130F19"/>
    <w:rsid w:val="00130FDD"/>
    <w:rsid w:val="0013192D"/>
    <w:rsid w:val="00131C61"/>
    <w:rsid w:val="001320ED"/>
    <w:rsid w:val="00132173"/>
    <w:rsid w:val="0013263C"/>
    <w:rsid w:val="001326D2"/>
    <w:rsid w:val="001326F1"/>
    <w:rsid w:val="0013283E"/>
    <w:rsid w:val="00132FBD"/>
    <w:rsid w:val="00133BC9"/>
    <w:rsid w:val="00133C32"/>
    <w:rsid w:val="00133E0C"/>
    <w:rsid w:val="00133FFA"/>
    <w:rsid w:val="001340DA"/>
    <w:rsid w:val="00134143"/>
    <w:rsid w:val="00134373"/>
    <w:rsid w:val="00134624"/>
    <w:rsid w:val="00134A3D"/>
    <w:rsid w:val="00134C88"/>
    <w:rsid w:val="00134D40"/>
    <w:rsid w:val="00135302"/>
    <w:rsid w:val="00135DDC"/>
    <w:rsid w:val="00136825"/>
    <w:rsid w:val="00136C02"/>
    <w:rsid w:val="00137158"/>
    <w:rsid w:val="001374F9"/>
    <w:rsid w:val="0013787C"/>
    <w:rsid w:val="001378BC"/>
    <w:rsid w:val="00137BF0"/>
    <w:rsid w:val="00137E02"/>
    <w:rsid w:val="00137E87"/>
    <w:rsid w:val="00140A51"/>
    <w:rsid w:val="001410EE"/>
    <w:rsid w:val="0014113F"/>
    <w:rsid w:val="0014128A"/>
    <w:rsid w:val="00141916"/>
    <w:rsid w:val="00141A07"/>
    <w:rsid w:val="00141C3C"/>
    <w:rsid w:val="00141F45"/>
    <w:rsid w:val="0014210F"/>
    <w:rsid w:val="00142C28"/>
    <w:rsid w:val="001432F0"/>
    <w:rsid w:val="00143584"/>
    <w:rsid w:val="0014361E"/>
    <w:rsid w:val="00143689"/>
    <w:rsid w:val="00144A9E"/>
    <w:rsid w:val="00144B3C"/>
    <w:rsid w:val="00144DFF"/>
    <w:rsid w:val="00144E13"/>
    <w:rsid w:val="00145734"/>
    <w:rsid w:val="00145E37"/>
    <w:rsid w:val="001462D3"/>
    <w:rsid w:val="001464B6"/>
    <w:rsid w:val="00146C48"/>
    <w:rsid w:val="00146CED"/>
    <w:rsid w:val="00146F07"/>
    <w:rsid w:val="0014764B"/>
    <w:rsid w:val="00147A47"/>
    <w:rsid w:val="00147A66"/>
    <w:rsid w:val="00147A8C"/>
    <w:rsid w:val="00147BDB"/>
    <w:rsid w:val="00147C19"/>
    <w:rsid w:val="00147D9E"/>
    <w:rsid w:val="00147E46"/>
    <w:rsid w:val="00147FD0"/>
    <w:rsid w:val="00150A89"/>
    <w:rsid w:val="00150CC1"/>
    <w:rsid w:val="00151580"/>
    <w:rsid w:val="00151693"/>
    <w:rsid w:val="00151810"/>
    <w:rsid w:val="00151B0C"/>
    <w:rsid w:val="00151D0E"/>
    <w:rsid w:val="00151F16"/>
    <w:rsid w:val="001521EB"/>
    <w:rsid w:val="00152B91"/>
    <w:rsid w:val="00153143"/>
    <w:rsid w:val="00153156"/>
    <w:rsid w:val="00153909"/>
    <w:rsid w:val="00153D47"/>
    <w:rsid w:val="00153E0B"/>
    <w:rsid w:val="0015414F"/>
    <w:rsid w:val="00154153"/>
    <w:rsid w:val="001544B9"/>
    <w:rsid w:val="001548EA"/>
    <w:rsid w:val="00154C06"/>
    <w:rsid w:val="00154C9B"/>
    <w:rsid w:val="00155162"/>
    <w:rsid w:val="00155327"/>
    <w:rsid w:val="0015545B"/>
    <w:rsid w:val="00155C84"/>
    <w:rsid w:val="00155EBA"/>
    <w:rsid w:val="00155FE9"/>
    <w:rsid w:val="0015646B"/>
    <w:rsid w:val="00156BA9"/>
    <w:rsid w:val="0015706B"/>
    <w:rsid w:val="00157C27"/>
    <w:rsid w:val="001601D4"/>
    <w:rsid w:val="001606B4"/>
    <w:rsid w:val="001608C7"/>
    <w:rsid w:val="00160AD1"/>
    <w:rsid w:val="00160B23"/>
    <w:rsid w:val="00160C17"/>
    <w:rsid w:val="00160CAD"/>
    <w:rsid w:val="00160F93"/>
    <w:rsid w:val="001610AA"/>
    <w:rsid w:val="00161178"/>
    <w:rsid w:val="0016124A"/>
    <w:rsid w:val="00161374"/>
    <w:rsid w:val="00161B80"/>
    <w:rsid w:val="00161BE1"/>
    <w:rsid w:val="00161C7D"/>
    <w:rsid w:val="00161D4B"/>
    <w:rsid w:val="00161E76"/>
    <w:rsid w:val="001620C1"/>
    <w:rsid w:val="00162662"/>
    <w:rsid w:val="0016287E"/>
    <w:rsid w:val="00162890"/>
    <w:rsid w:val="00162B1B"/>
    <w:rsid w:val="0016354B"/>
    <w:rsid w:val="001635C2"/>
    <w:rsid w:val="00163888"/>
    <w:rsid w:val="00163A62"/>
    <w:rsid w:val="00163F34"/>
    <w:rsid w:val="001643D3"/>
    <w:rsid w:val="0016449D"/>
    <w:rsid w:val="001647AB"/>
    <w:rsid w:val="00164AAF"/>
    <w:rsid w:val="00164C12"/>
    <w:rsid w:val="001652F2"/>
    <w:rsid w:val="0016599A"/>
    <w:rsid w:val="00165AFC"/>
    <w:rsid w:val="00165B3C"/>
    <w:rsid w:val="00165F1D"/>
    <w:rsid w:val="00166250"/>
    <w:rsid w:val="001664B1"/>
    <w:rsid w:val="0016658F"/>
    <w:rsid w:val="0016666D"/>
    <w:rsid w:val="001667D5"/>
    <w:rsid w:val="00166A6F"/>
    <w:rsid w:val="00167265"/>
    <w:rsid w:val="001679C1"/>
    <w:rsid w:val="00167A53"/>
    <w:rsid w:val="00167E1C"/>
    <w:rsid w:val="00167EA0"/>
    <w:rsid w:val="0017034F"/>
    <w:rsid w:val="0017078C"/>
    <w:rsid w:val="001709C3"/>
    <w:rsid w:val="00170A6C"/>
    <w:rsid w:val="00170C55"/>
    <w:rsid w:val="001710CA"/>
    <w:rsid w:val="00171409"/>
    <w:rsid w:val="00171436"/>
    <w:rsid w:val="00171738"/>
    <w:rsid w:val="00171C66"/>
    <w:rsid w:val="00171EC9"/>
    <w:rsid w:val="00172381"/>
    <w:rsid w:val="001724C0"/>
    <w:rsid w:val="001725C1"/>
    <w:rsid w:val="00172677"/>
    <w:rsid w:val="00172691"/>
    <w:rsid w:val="00172C1F"/>
    <w:rsid w:val="00172F78"/>
    <w:rsid w:val="0017338F"/>
    <w:rsid w:val="001734E5"/>
    <w:rsid w:val="00173681"/>
    <w:rsid w:val="00173738"/>
    <w:rsid w:val="00173E74"/>
    <w:rsid w:val="00174161"/>
    <w:rsid w:val="001742DE"/>
    <w:rsid w:val="00174427"/>
    <w:rsid w:val="0017446C"/>
    <w:rsid w:val="00174C69"/>
    <w:rsid w:val="00174CE5"/>
    <w:rsid w:val="00174FC8"/>
    <w:rsid w:val="001752B3"/>
    <w:rsid w:val="0017558D"/>
    <w:rsid w:val="001759F3"/>
    <w:rsid w:val="001759FE"/>
    <w:rsid w:val="00176240"/>
    <w:rsid w:val="00176585"/>
    <w:rsid w:val="00176ACB"/>
    <w:rsid w:val="00176EF0"/>
    <w:rsid w:val="00176FFD"/>
    <w:rsid w:val="0017762E"/>
    <w:rsid w:val="00177CCD"/>
    <w:rsid w:val="00177E62"/>
    <w:rsid w:val="001801B6"/>
    <w:rsid w:val="001804FE"/>
    <w:rsid w:val="00180845"/>
    <w:rsid w:val="00180860"/>
    <w:rsid w:val="00180A87"/>
    <w:rsid w:val="00181525"/>
    <w:rsid w:val="00181571"/>
    <w:rsid w:val="001815EA"/>
    <w:rsid w:val="0018181C"/>
    <w:rsid w:val="001819B5"/>
    <w:rsid w:val="00181AF8"/>
    <w:rsid w:val="00181D9D"/>
    <w:rsid w:val="0018208A"/>
    <w:rsid w:val="001821C9"/>
    <w:rsid w:val="00182562"/>
    <w:rsid w:val="00182585"/>
    <w:rsid w:val="00182EF4"/>
    <w:rsid w:val="0018372C"/>
    <w:rsid w:val="00183B0E"/>
    <w:rsid w:val="00183D1C"/>
    <w:rsid w:val="00183D96"/>
    <w:rsid w:val="00184018"/>
    <w:rsid w:val="0018407C"/>
    <w:rsid w:val="001841F4"/>
    <w:rsid w:val="00184370"/>
    <w:rsid w:val="00184433"/>
    <w:rsid w:val="00185049"/>
    <w:rsid w:val="0018544B"/>
    <w:rsid w:val="00185589"/>
    <w:rsid w:val="0018580D"/>
    <w:rsid w:val="001861A1"/>
    <w:rsid w:val="001868E4"/>
    <w:rsid w:val="001869B6"/>
    <w:rsid w:val="00186DB1"/>
    <w:rsid w:val="00186FF8"/>
    <w:rsid w:val="00187118"/>
    <w:rsid w:val="00187898"/>
    <w:rsid w:val="00187AF1"/>
    <w:rsid w:val="00190874"/>
    <w:rsid w:val="00190E7E"/>
    <w:rsid w:val="001910EF"/>
    <w:rsid w:val="001910FF"/>
    <w:rsid w:val="00191372"/>
    <w:rsid w:val="0019173F"/>
    <w:rsid w:val="0019185D"/>
    <w:rsid w:val="00191DDC"/>
    <w:rsid w:val="00192C4C"/>
    <w:rsid w:val="00192E7D"/>
    <w:rsid w:val="001931FC"/>
    <w:rsid w:val="001933AA"/>
    <w:rsid w:val="00193569"/>
    <w:rsid w:val="00193AE9"/>
    <w:rsid w:val="00194144"/>
    <w:rsid w:val="001943F5"/>
    <w:rsid w:val="001945CA"/>
    <w:rsid w:val="001948BE"/>
    <w:rsid w:val="00194B20"/>
    <w:rsid w:val="00194C06"/>
    <w:rsid w:val="00194D79"/>
    <w:rsid w:val="00194DB8"/>
    <w:rsid w:val="00194EC7"/>
    <w:rsid w:val="00195026"/>
    <w:rsid w:val="00195238"/>
    <w:rsid w:val="0019584D"/>
    <w:rsid w:val="0019587D"/>
    <w:rsid w:val="001958FF"/>
    <w:rsid w:val="00195CE6"/>
    <w:rsid w:val="00195FD5"/>
    <w:rsid w:val="00196149"/>
    <w:rsid w:val="00196190"/>
    <w:rsid w:val="00196313"/>
    <w:rsid w:val="00196826"/>
    <w:rsid w:val="0019734B"/>
    <w:rsid w:val="001976E6"/>
    <w:rsid w:val="00197716"/>
    <w:rsid w:val="001A0082"/>
    <w:rsid w:val="001A037B"/>
    <w:rsid w:val="001A0A31"/>
    <w:rsid w:val="001A0D35"/>
    <w:rsid w:val="001A11BA"/>
    <w:rsid w:val="001A1D18"/>
    <w:rsid w:val="001A1D25"/>
    <w:rsid w:val="001A1D78"/>
    <w:rsid w:val="001A1DD5"/>
    <w:rsid w:val="001A1FA4"/>
    <w:rsid w:val="001A227A"/>
    <w:rsid w:val="001A2290"/>
    <w:rsid w:val="001A255B"/>
    <w:rsid w:val="001A2A77"/>
    <w:rsid w:val="001A2C00"/>
    <w:rsid w:val="001A3191"/>
    <w:rsid w:val="001A3743"/>
    <w:rsid w:val="001A3A25"/>
    <w:rsid w:val="001A41AC"/>
    <w:rsid w:val="001A4965"/>
    <w:rsid w:val="001A4D51"/>
    <w:rsid w:val="001A5113"/>
    <w:rsid w:val="001A5123"/>
    <w:rsid w:val="001A52E2"/>
    <w:rsid w:val="001A5321"/>
    <w:rsid w:val="001A5447"/>
    <w:rsid w:val="001A55A3"/>
    <w:rsid w:val="001A5752"/>
    <w:rsid w:val="001A58BB"/>
    <w:rsid w:val="001A5BF3"/>
    <w:rsid w:val="001A61D2"/>
    <w:rsid w:val="001A678F"/>
    <w:rsid w:val="001A6936"/>
    <w:rsid w:val="001A6A53"/>
    <w:rsid w:val="001A7540"/>
    <w:rsid w:val="001A78E4"/>
    <w:rsid w:val="001A7C13"/>
    <w:rsid w:val="001A7F15"/>
    <w:rsid w:val="001B02D0"/>
    <w:rsid w:val="001B05FA"/>
    <w:rsid w:val="001B0FC9"/>
    <w:rsid w:val="001B105F"/>
    <w:rsid w:val="001B176F"/>
    <w:rsid w:val="001B1E07"/>
    <w:rsid w:val="001B2284"/>
    <w:rsid w:val="001B2307"/>
    <w:rsid w:val="001B26DB"/>
    <w:rsid w:val="001B2853"/>
    <w:rsid w:val="001B28FA"/>
    <w:rsid w:val="001B2969"/>
    <w:rsid w:val="001B3511"/>
    <w:rsid w:val="001B36FA"/>
    <w:rsid w:val="001B37A1"/>
    <w:rsid w:val="001B4379"/>
    <w:rsid w:val="001B45FB"/>
    <w:rsid w:val="001B4CC2"/>
    <w:rsid w:val="001B4CDB"/>
    <w:rsid w:val="001B4DA6"/>
    <w:rsid w:val="001B4F0B"/>
    <w:rsid w:val="001B5109"/>
    <w:rsid w:val="001B5273"/>
    <w:rsid w:val="001B5302"/>
    <w:rsid w:val="001B5315"/>
    <w:rsid w:val="001B53F6"/>
    <w:rsid w:val="001B5A63"/>
    <w:rsid w:val="001B5F2F"/>
    <w:rsid w:val="001B6367"/>
    <w:rsid w:val="001B643B"/>
    <w:rsid w:val="001B64F4"/>
    <w:rsid w:val="001B6574"/>
    <w:rsid w:val="001B67B7"/>
    <w:rsid w:val="001B6858"/>
    <w:rsid w:val="001B68FC"/>
    <w:rsid w:val="001B6941"/>
    <w:rsid w:val="001B6F1A"/>
    <w:rsid w:val="001B70AE"/>
    <w:rsid w:val="001B7120"/>
    <w:rsid w:val="001B71DE"/>
    <w:rsid w:val="001B736B"/>
    <w:rsid w:val="001B759F"/>
    <w:rsid w:val="001C0280"/>
    <w:rsid w:val="001C14DA"/>
    <w:rsid w:val="001C17A2"/>
    <w:rsid w:val="001C1E32"/>
    <w:rsid w:val="001C22E3"/>
    <w:rsid w:val="001C27ED"/>
    <w:rsid w:val="001C2C96"/>
    <w:rsid w:val="001C327D"/>
    <w:rsid w:val="001C3285"/>
    <w:rsid w:val="001C32C1"/>
    <w:rsid w:val="001C37E0"/>
    <w:rsid w:val="001C396E"/>
    <w:rsid w:val="001C4119"/>
    <w:rsid w:val="001C4C3D"/>
    <w:rsid w:val="001C4D21"/>
    <w:rsid w:val="001C56D2"/>
    <w:rsid w:val="001C570B"/>
    <w:rsid w:val="001C57C3"/>
    <w:rsid w:val="001C59B9"/>
    <w:rsid w:val="001C5A2A"/>
    <w:rsid w:val="001C616C"/>
    <w:rsid w:val="001C623F"/>
    <w:rsid w:val="001C6A63"/>
    <w:rsid w:val="001C753B"/>
    <w:rsid w:val="001C79B8"/>
    <w:rsid w:val="001C7A9D"/>
    <w:rsid w:val="001C7DA3"/>
    <w:rsid w:val="001D03C3"/>
    <w:rsid w:val="001D0F26"/>
    <w:rsid w:val="001D109A"/>
    <w:rsid w:val="001D1B8D"/>
    <w:rsid w:val="001D1BC6"/>
    <w:rsid w:val="001D1D33"/>
    <w:rsid w:val="001D1F0F"/>
    <w:rsid w:val="001D2102"/>
    <w:rsid w:val="001D2397"/>
    <w:rsid w:val="001D249F"/>
    <w:rsid w:val="001D276C"/>
    <w:rsid w:val="001D3264"/>
    <w:rsid w:val="001D32EA"/>
    <w:rsid w:val="001D3615"/>
    <w:rsid w:val="001D3CC3"/>
    <w:rsid w:val="001D3E9B"/>
    <w:rsid w:val="001D3F6D"/>
    <w:rsid w:val="001D4140"/>
    <w:rsid w:val="001D4406"/>
    <w:rsid w:val="001D4BB6"/>
    <w:rsid w:val="001D4E37"/>
    <w:rsid w:val="001D58FF"/>
    <w:rsid w:val="001D5973"/>
    <w:rsid w:val="001D5DFF"/>
    <w:rsid w:val="001D5EA9"/>
    <w:rsid w:val="001D5F59"/>
    <w:rsid w:val="001D6105"/>
    <w:rsid w:val="001D61DE"/>
    <w:rsid w:val="001D696F"/>
    <w:rsid w:val="001D699E"/>
    <w:rsid w:val="001D69C5"/>
    <w:rsid w:val="001D72CF"/>
    <w:rsid w:val="001D77CB"/>
    <w:rsid w:val="001D7A6D"/>
    <w:rsid w:val="001D7D19"/>
    <w:rsid w:val="001E0221"/>
    <w:rsid w:val="001E026F"/>
    <w:rsid w:val="001E02C1"/>
    <w:rsid w:val="001E02FC"/>
    <w:rsid w:val="001E03DE"/>
    <w:rsid w:val="001E0410"/>
    <w:rsid w:val="001E0437"/>
    <w:rsid w:val="001E04BE"/>
    <w:rsid w:val="001E0788"/>
    <w:rsid w:val="001E0795"/>
    <w:rsid w:val="001E1055"/>
    <w:rsid w:val="001E1663"/>
    <w:rsid w:val="001E19B2"/>
    <w:rsid w:val="001E1E57"/>
    <w:rsid w:val="001E1FA5"/>
    <w:rsid w:val="001E20F0"/>
    <w:rsid w:val="001E274C"/>
    <w:rsid w:val="001E2869"/>
    <w:rsid w:val="001E2B4D"/>
    <w:rsid w:val="001E2C65"/>
    <w:rsid w:val="001E2DBE"/>
    <w:rsid w:val="001E3452"/>
    <w:rsid w:val="001E37D0"/>
    <w:rsid w:val="001E3C65"/>
    <w:rsid w:val="001E3EB4"/>
    <w:rsid w:val="001E4284"/>
    <w:rsid w:val="001E4406"/>
    <w:rsid w:val="001E4848"/>
    <w:rsid w:val="001E4AB8"/>
    <w:rsid w:val="001E4ABF"/>
    <w:rsid w:val="001E5A08"/>
    <w:rsid w:val="001E5C86"/>
    <w:rsid w:val="001E5DB5"/>
    <w:rsid w:val="001E5F8E"/>
    <w:rsid w:val="001E6095"/>
    <w:rsid w:val="001E6316"/>
    <w:rsid w:val="001E6772"/>
    <w:rsid w:val="001E6AD0"/>
    <w:rsid w:val="001E701B"/>
    <w:rsid w:val="001E715A"/>
    <w:rsid w:val="001E76F0"/>
    <w:rsid w:val="001E7A77"/>
    <w:rsid w:val="001E7E64"/>
    <w:rsid w:val="001E7F43"/>
    <w:rsid w:val="001E7F80"/>
    <w:rsid w:val="001F048C"/>
    <w:rsid w:val="001F0495"/>
    <w:rsid w:val="001F05F0"/>
    <w:rsid w:val="001F08B8"/>
    <w:rsid w:val="001F0BBC"/>
    <w:rsid w:val="001F1041"/>
    <w:rsid w:val="001F1322"/>
    <w:rsid w:val="001F149D"/>
    <w:rsid w:val="001F14E8"/>
    <w:rsid w:val="001F1801"/>
    <w:rsid w:val="001F1BE5"/>
    <w:rsid w:val="001F21CB"/>
    <w:rsid w:val="001F22B6"/>
    <w:rsid w:val="001F24D3"/>
    <w:rsid w:val="001F2A96"/>
    <w:rsid w:val="001F2B91"/>
    <w:rsid w:val="001F2D3D"/>
    <w:rsid w:val="001F2D6E"/>
    <w:rsid w:val="001F2DB2"/>
    <w:rsid w:val="001F3086"/>
    <w:rsid w:val="001F335C"/>
    <w:rsid w:val="001F381A"/>
    <w:rsid w:val="001F3830"/>
    <w:rsid w:val="001F384A"/>
    <w:rsid w:val="001F3920"/>
    <w:rsid w:val="001F3EC6"/>
    <w:rsid w:val="001F4C25"/>
    <w:rsid w:val="001F4D16"/>
    <w:rsid w:val="001F5887"/>
    <w:rsid w:val="001F591B"/>
    <w:rsid w:val="001F5E28"/>
    <w:rsid w:val="001F6234"/>
    <w:rsid w:val="001F684E"/>
    <w:rsid w:val="001F6B43"/>
    <w:rsid w:val="001F6D59"/>
    <w:rsid w:val="001F6FB7"/>
    <w:rsid w:val="001F7283"/>
    <w:rsid w:val="001F74B6"/>
    <w:rsid w:val="001F7628"/>
    <w:rsid w:val="001F7982"/>
    <w:rsid w:val="001F7AF0"/>
    <w:rsid w:val="00200099"/>
    <w:rsid w:val="0020072C"/>
    <w:rsid w:val="0020084F"/>
    <w:rsid w:val="002008FB"/>
    <w:rsid w:val="002009D1"/>
    <w:rsid w:val="00200E56"/>
    <w:rsid w:val="00201395"/>
    <w:rsid w:val="00201A08"/>
    <w:rsid w:val="0020208C"/>
    <w:rsid w:val="002021CF"/>
    <w:rsid w:val="00202410"/>
    <w:rsid w:val="0020275C"/>
    <w:rsid w:val="002028E0"/>
    <w:rsid w:val="0020300A"/>
    <w:rsid w:val="00203785"/>
    <w:rsid w:val="002038F2"/>
    <w:rsid w:val="00203DBF"/>
    <w:rsid w:val="00204108"/>
    <w:rsid w:val="00204203"/>
    <w:rsid w:val="00204427"/>
    <w:rsid w:val="00204758"/>
    <w:rsid w:val="00204F03"/>
    <w:rsid w:val="002052E0"/>
    <w:rsid w:val="002053ED"/>
    <w:rsid w:val="00205492"/>
    <w:rsid w:val="002055B1"/>
    <w:rsid w:val="0020572A"/>
    <w:rsid w:val="002058F8"/>
    <w:rsid w:val="00205DAB"/>
    <w:rsid w:val="00206821"/>
    <w:rsid w:val="00206BE7"/>
    <w:rsid w:val="002071C1"/>
    <w:rsid w:val="00207457"/>
    <w:rsid w:val="00207618"/>
    <w:rsid w:val="002076CF"/>
    <w:rsid w:val="0020774F"/>
    <w:rsid w:val="0020775B"/>
    <w:rsid w:val="00207E06"/>
    <w:rsid w:val="0021013A"/>
    <w:rsid w:val="00210839"/>
    <w:rsid w:val="002108D5"/>
    <w:rsid w:val="00210F4A"/>
    <w:rsid w:val="002111DD"/>
    <w:rsid w:val="00211233"/>
    <w:rsid w:val="00211552"/>
    <w:rsid w:val="002117E5"/>
    <w:rsid w:val="002128F4"/>
    <w:rsid w:val="0021294B"/>
    <w:rsid w:val="00212FF7"/>
    <w:rsid w:val="0021331F"/>
    <w:rsid w:val="002136E8"/>
    <w:rsid w:val="002141E5"/>
    <w:rsid w:val="002142FD"/>
    <w:rsid w:val="00214499"/>
    <w:rsid w:val="00214739"/>
    <w:rsid w:val="00214A58"/>
    <w:rsid w:val="00214C9F"/>
    <w:rsid w:val="00214CCD"/>
    <w:rsid w:val="00214F0F"/>
    <w:rsid w:val="002152BC"/>
    <w:rsid w:val="002157C3"/>
    <w:rsid w:val="00215C27"/>
    <w:rsid w:val="00215E29"/>
    <w:rsid w:val="00215FDB"/>
    <w:rsid w:val="002160E4"/>
    <w:rsid w:val="00216262"/>
    <w:rsid w:val="0021627E"/>
    <w:rsid w:val="002162AB"/>
    <w:rsid w:val="00216316"/>
    <w:rsid w:val="0021637C"/>
    <w:rsid w:val="002163BF"/>
    <w:rsid w:val="00216649"/>
    <w:rsid w:val="00216AA8"/>
    <w:rsid w:val="00216E76"/>
    <w:rsid w:val="00216F65"/>
    <w:rsid w:val="00216FCE"/>
    <w:rsid w:val="002170DD"/>
    <w:rsid w:val="0021763B"/>
    <w:rsid w:val="00217824"/>
    <w:rsid w:val="00217BA8"/>
    <w:rsid w:val="00217C22"/>
    <w:rsid w:val="002205A5"/>
    <w:rsid w:val="00220A4E"/>
    <w:rsid w:val="00220A5C"/>
    <w:rsid w:val="00220ACE"/>
    <w:rsid w:val="00220CA3"/>
    <w:rsid w:val="00220EB0"/>
    <w:rsid w:val="0022100F"/>
    <w:rsid w:val="002213D6"/>
    <w:rsid w:val="00221575"/>
    <w:rsid w:val="002215C2"/>
    <w:rsid w:val="0022163C"/>
    <w:rsid w:val="0022188C"/>
    <w:rsid w:val="0022242E"/>
    <w:rsid w:val="002225E6"/>
    <w:rsid w:val="002230F3"/>
    <w:rsid w:val="002233D9"/>
    <w:rsid w:val="002236E1"/>
    <w:rsid w:val="002237EB"/>
    <w:rsid w:val="00223DF2"/>
    <w:rsid w:val="00223EC3"/>
    <w:rsid w:val="00223EF6"/>
    <w:rsid w:val="00224845"/>
    <w:rsid w:val="00224B24"/>
    <w:rsid w:val="00224B9B"/>
    <w:rsid w:val="00224E56"/>
    <w:rsid w:val="00224FD3"/>
    <w:rsid w:val="00225268"/>
    <w:rsid w:val="00225334"/>
    <w:rsid w:val="002255D8"/>
    <w:rsid w:val="0022642B"/>
    <w:rsid w:val="00226B19"/>
    <w:rsid w:val="00226B34"/>
    <w:rsid w:val="00226FAC"/>
    <w:rsid w:val="00227573"/>
    <w:rsid w:val="002279B8"/>
    <w:rsid w:val="002303C8"/>
    <w:rsid w:val="00230B2A"/>
    <w:rsid w:val="00231067"/>
    <w:rsid w:val="00231231"/>
    <w:rsid w:val="002318D3"/>
    <w:rsid w:val="00232178"/>
    <w:rsid w:val="0023248C"/>
    <w:rsid w:val="002329E2"/>
    <w:rsid w:val="00232CDE"/>
    <w:rsid w:val="002330F4"/>
    <w:rsid w:val="002332BA"/>
    <w:rsid w:val="002335E1"/>
    <w:rsid w:val="00234490"/>
    <w:rsid w:val="00234676"/>
    <w:rsid w:val="00234682"/>
    <w:rsid w:val="00234692"/>
    <w:rsid w:val="00234AFF"/>
    <w:rsid w:val="00234BA7"/>
    <w:rsid w:val="00234C42"/>
    <w:rsid w:val="00234C74"/>
    <w:rsid w:val="00234C7F"/>
    <w:rsid w:val="00234C9C"/>
    <w:rsid w:val="00234FD0"/>
    <w:rsid w:val="00234FD3"/>
    <w:rsid w:val="002359BE"/>
    <w:rsid w:val="00235ABE"/>
    <w:rsid w:val="00235CA8"/>
    <w:rsid w:val="002360A0"/>
    <w:rsid w:val="00236281"/>
    <w:rsid w:val="002367E9"/>
    <w:rsid w:val="00236A8C"/>
    <w:rsid w:val="00236AA6"/>
    <w:rsid w:val="00236CE6"/>
    <w:rsid w:val="00236E05"/>
    <w:rsid w:val="002370FA"/>
    <w:rsid w:val="002372F7"/>
    <w:rsid w:val="002377AE"/>
    <w:rsid w:val="00237BF0"/>
    <w:rsid w:val="00237C1A"/>
    <w:rsid w:val="00237C89"/>
    <w:rsid w:val="00237D6B"/>
    <w:rsid w:val="00240041"/>
    <w:rsid w:val="002401A2"/>
    <w:rsid w:val="002403EF"/>
    <w:rsid w:val="0024059D"/>
    <w:rsid w:val="0024070D"/>
    <w:rsid w:val="0024078F"/>
    <w:rsid w:val="00240905"/>
    <w:rsid w:val="002413A8"/>
    <w:rsid w:val="002413E1"/>
    <w:rsid w:val="0024158B"/>
    <w:rsid w:val="002418B2"/>
    <w:rsid w:val="00241A42"/>
    <w:rsid w:val="0024267F"/>
    <w:rsid w:val="00243327"/>
    <w:rsid w:val="002438C1"/>
    <w:rsid w:val="00243F58"/>
    <w:rsid w:val="00244083"/>
    <w:rsid w:val="00244868"/>
    <w:rsid w:val="00244C91"/>
    <w:rsid w:val="00244D2E"/>
    <w:rsid w:val="00244D94"/>
    <w:rsid w:val="00244F7E"/>
    <w:rsid w:val="0024513F"/>
    <w:rsid w:val="0024526D"/>
    <w:rsid w:val="00245493"/>
    <w:rsid w:val="002455EA"/>
    <w:rsid w:val="00245616"/>
    <w:rsid w:val="00245630"/>
    <w:rsid w:val="002458EE"/>
    <w:rsid w:val="0024599F"/>
    <w:rsid w:val="002459E3"/>
    <w:rsid w:val="00245A77"/>
    <w:rsid w:val="00245AC8"/>
    <w:rsid w:val="00245B98"/>
    <w:rsid w:val="00245CA7"/>
    <w:rsid w:val="002460B8"/>
    <w:rsid w:val="00246316"/>
    <w:rsid w:val="00247607"/>
    <w:rsid w:val="00247697"/>
    <w:rsid w:val="002476C2"/>
    <w:rsid w:val="0024777F"/>
    <w:rsid w:val="0024792C"/>
    <w:rsid w:val="00247ED6"/>
    <w:rsid w:val="00250572"/>
    <w:rsid w:val="00250669"/>
    <w:rsid w:val="0025078A"/>
    <w:rsid w:val="00250A11"/>
    <w:rsid w:val="00250D5D"/>
    <w:rsid w:val="00250EF0"/>
    <w:rsid w:val="0025133A"/>
    <w:rsid w:val="002513D8"/>
    <w:rsid w:val="00251528"/>
    <w:rsid w:val="00251911"/>
    <w:rsid w:val="00251C8E"/>
    <w:rsid w:val="00251D30"/>
    <w:rsid w:val="00251DCC"/>
    <w:rsid w:val="00251F95"/>
    <w:rsid w:val="00252126"/>
    <w:rsid w:val="00252764"/>
    <w:rsid w:val="0025280C"/>
    <w:rsid w:val="00252855"/>
    <w:rsid w:val="00252A0E"/>
    <w:rsid w:val="00252E7E"/>
    <w:rsid w:val="00253077"/>
    <w:rsid w:val="0025313F"/>
    <w:rsid w:val="0025398F"/>
    <w:rsid w:val="00253F1A"/>
    <w:rsid w:val="002540AB"/>
    <w:rsid w:val="0025414D"/>
    <w:rsid w:val="0025415E"/>
    <w:rsid w:val="00254F7F"/>
    <w:rsid w:val="002551F2"/>
    <w:rsid w:val="00255B2F"/>
    <w:rsid w:val="00255B56"/>
    <w:rsid w:val="0025617C"/>
    <w:rsid w:val="0025661B"/>
    <w:rsid w:val="002566D0"/>
    <w:rsid w:val="002569B6"/>
    <w:rsid w:val="00256B0A"/>
    <w:rsid w:val="00256D0F"/>
    <w:rsid w:val="00256D53"/>
    <w:rsid w:val="00256E8E"/>
    <w:rsid w:val="00256EBC"/>
    <w:rsid w:val="00256F9F"/>
    <w:rsid w:val="00257901"/>
    <w:rsid w:val="00257DF4"/>
    <w:rsid w:val="002602AB"/>
    <w:rsid w:val="00260310"/>
    <w:rsid w:val="00260336"/>
    <w:rsid w:val="00260DAB"/>
    <w:rsid w:val="00260F16"/>
    <w:rsid w:val="00261107"/>
    <w:rsid w:val="0026118E"/>
    <w:rsid w:val="0026126D"/>
    <w:rsid w:val="002613D2"/>
    <w:rsid w:val="00261990"/>
    <w:rsid w:val="002621B8"/>
    <w:rsid w:val="002621F5"/>
    <w:rsid w:val="002622B8"/>
    <w:rsid w:val="00262595"/>
    <w:rsid w:val="00262732"/>
    <w:rsid w:val="00262A82"/>
    <w:rsid w:val="00263102"/>
    <w:rsid w:val="002635B7"/>
    <w:rsid w:val="002637B1"/>
    <w:rsid w:val="00263CD2"/>
    <w:rsid w:val="00263DBC"/>
    <w:rsid w:val="00263E00"/>
    <w:rsid w:val="00263E30"/>
    <w:rsid w:val="00264116"/>
    <w:rsid w:val="002641F2"/>
    <w:rsid w:val="0026427F"/>
    <w:rsid w:val="00264463"/>
    <w:rsid w:val="002645C9"/>
    <w:rsid w:val="0026462C"/>
    <w:rsid w:val="002646D0"/>
    <w:rsid w:val="00264780"/>
    <w:rsid w:val="00264CA7"/>
    <w:rsid w:val="00264CEA"/>
    <w:rsid w:val="002650D1"/>
    <w:rsid w:val="00265283"/>
    <w:rsid w:val="002654AF"/>
    <w:rsid w:val="00265BBB"/>
    <w:rsid w:val="002660CF"/>
    <w:rsid w:val="002663A6"/>
    <w:rsid w:val="00266499"/>
    <w:rsid w:val="00266591"/>
    <w:rsid w:val="002665C5"/>
    <w:rsid w:val="0026685D"/>
    <w:rsid w:val="00266C32"/>
    <w:rsid w:val="00266F43"/>
    <w:rsid w:val="00267318"/>
    <w:rsid w:val="0026779A"/>
    <w:rsid w:val="00267A25"/>
    <w:rsid w:val="00267CD7"/>
    <w:rsid w:val="002705E0"/>
    <w:rsid w:val="00270DD7"/>
    <w:rsid w:val="00271603"/>
    <w:rsid w:val="00271D03"/>
    <w:rsid w:val="00271FF4"/>
    <w:rsid w:val="002720CB"/>
    <w:rsid w:val="00272D57"/>
    <w:rsid w:val="00273045"/>
    <w:rsid w:val="00273082"/>
    <w:rsid w:val="00273268"/>
    <w:rsid w:val="002732AA"/>
    <w:rsid w:val="00273464"/>
    <w:rsid w:val="0027377A"/>
    <w:rsid w:val="002737A0"/>
    <w:rsid w:val="002737B7"/>
    <w:rsid w:val="002739C5"/>
    <w:rsid w:val="00273AEC"/>
    <w:rsid w:val="00273C2A"/>
    <w:rsid w:val="00274611"/>
    <w:rsid w:val="00274A95"/>
    <w:rsid w:val="00275276"/>
    <w:rsid w:val="00275595"/>
    <w:rsid w:val="00275602"/>
    <w:rsid w:val="00275778"/>
    <w:rsid w:val="002758C0"/>
    <w:rsid w:val="00275A3F"/>
    <w:rsid w:val="00275F20"/>
    <w:rsid w:val="00275F9B"/>
    <w:rsid w:val="0027623B"/>
    <w:rsid w:val="002762BF"/>
    <w:rsid w:val="00276A3F"/>
    <w:rsid w:val="00276B40"/>
    <w:rsid w:val="00277007"/>
    <w:rsid w:val="00277453"/>
    <w:rsid w:val="0028068C"/>
    <w:rsid w:val="00280746"/>
    <w:rsid w:val="0028122D"/>
    <w:rsid w:val="00281C0A"/>
    <w:rsid w:val="00281E32"/>
    <w:rsid w:val="00282483"/>
    <w:rsid w:val="0028256B"/>
    <w:rsid w:val="00282C06"/>
    <w:rsid w:val="002831C3"/>
    <w:rsid w:val="002836DA"/>
    <w:rsid w:val="00283743"/>
    <w:rsid w:val="00283846"/>
    <w:rsid w:val="00284CD8"/>
    <w:rsid w:val="00284D72"/>
    <w:rsid w:val="0028536D"/>
    <w:rsid w:val="00285F8A"/>
    <w:rsid w:val="002863B4"/>
    <w:rsid w:val="002863E4"/>
    <w:rsid w:val="002868CF"/>
    <w:rsid w:val="00286A26"/>
    <w:rsid w:val="00286D04"/>
    <w:rsid w:val="00287072"/>
    <w:rsid w:val="00287638"/>
    <w:rsid w:val="00287CCB"/>
    <w:rsid w:val="0029062B"/>
    <w:rsid w:val="00290890"/>
    <w:rsid w:val="0029094E"/>
    <w:rsid w:val="00290E1E"/>
    <w:rsid w:val="00291082"/>
    <w:rsid w:val="00291489"/>
    <w:rsid w:val="00291554"/>
    <w:rsid w:val="00291980"/>
    <w:rsid w:val="002923F7"/>
    <w:rsid w:val="00292514"/>
    <w:rsid w:val="00292A96"/>
    <w:rsid w:val="002931C4"/>
    <w:rsid w:val="002932E3"/>
    <w:rsid w:val="00293309"/>
    <w:rsid w:val="00293321"/>
    <w:rsid w:val="00293531"/>
    <w:rsid w:val="00293A76"/>
    <w:rsid w:val="00293F3D"/>
    <w:rsid w:val="002946B6"/>
    <w:rsid w:val="002947D3"/>
    <w:rsid w:val="00294C0E"/>
    <w:rsid w:val="00294DB8"/>
    <w:rsid w:val="002950BC"/>
    <w:rsid w:val="0029534C"/>
    <w:rsid w:val="0029539E"/>
    <w:rsid w:val="002953B0"/>
    <w:rsid w:val="002953DA"/>
    <w:rsid w:val="0029555A"/>
    <w:rsid w:val="002959AA"/>
    <w:rsid w:val="00295B5F"/>
    <w:rsid w:val="00295C2F"/>
    <w:rsid w:val="00295C7D"/>
    <w:rsid w:val="0029616A"/>
    <w:rsid w:val="00296998"/>
    <w:rsid w:val="00296D30"/>
    <w:rsid w:val="00297161"/>
    <w:rsid w:val="002977F6"/>
    <w:rsid w:val="00297A83"/>
    <w:rsid w:val="00297BE3"/>
    <w:rsid w:val="00297E33"/>
    <w:rsid w:val="002A063F"/>
    <w:rsid w:val="002A10CC"/>
    <w:rsid w:val="002A1A4C"/>
    <w:rsid w:val="002A1C46"/>
    <w:rsid w:val="002A2095"/>
    <w:rsid w:val="002A2151"/>
    <w:rsid w:val="002A220B"/>
    <w:rsid w:val="002A231D"/>
    <w:rsid w:val="002A23DF"/>
    <w:rsid w:val="002A27FA"/>
    <w:rsid w:val="002A28F2"/>
    <w:rsid w:val="002A2C57"/>
    <w:rsid w:val="002A3058"/>
    <w:rsid w:val="002A31DC"/>
    <w:rsid w:val="002A3261"/>
    <w:rsid w:val="002A35A8"/>
    <w:rsid w:val="002A3665"/>
    <w:rsid w:val="002A382C"/>
    <w:rsid w:val="002A38C7"/>
    <w:rsid w:val="002A39E5"/>
    <w:rsid w:val="002A3AC3"/>
    <w:rsid w:val="002A41FD"/>
    <w:rsid w:val="002A43F3"/>
    <w:rsid w:val="002A4968"/>
    <w:rsid w:val="002A4A98"/>
    <w:rsid w:val="002A4BB2"/>
    <w:rsid w:val="002A4D5D"/>
    <w:rsid w:val="002A5134"/>
    <w:rsid w:val="002A5309"/>
    <w:rsid w:val="002A56C9"/>
    <w:rsid w:val="002A5CA0"/>
    <w:rsid w:val="002A5D32"/>
    <w:rsid w:val="002A5E99"/>
    <w:rsid w:val="002A5F72"/>
    <w:rsid w:val="002A64A0"/>
    <w:rsid w:val="002A66C6"/>
    <w:rsid w:val="002A6AF7"/>
    <w:rsid w:val="002A6EC0"/>
    <w:rsid w:val="002A70CC"/>
    <w:rsid w:val="002A7214"/>
    <w:rsid w:val="002A7A2B"/>
    <w:rsid w:val="002A7E6C"/>
    <w:rsid w:val="002B0048"/>
    <w:rsid w:val="002B017A"/>
    <w:rsid w:val="002B0335"/>
    <w:rsid w:val="002B0990"/>
    <w:rsid w:val="002B0E17"/>
    <w:rsid w:val="002B1877"/>
    <w:rsid w:val="002B1E8D"/>
    <w:rsid w:val="002B2045"/>
    <w:rsid w:val="002B26E2"/>
    <w:rsid w:val="002B2880"/>
    <w:rsid w:val="002B28F5"/>
    <w:rsid w:val="002B298F"/>
    <w:rsid w:val="002B2C88"/>
    <w:rsid w:val="002B314E"/>
    <w:rsid w:val="002B3D37"/>
    <w:rsid w:val="002B3EB0"/>
    <w:rsid w:val="002B42B9"/>
    <w:rsid w:val="002B42D3"/>
    <w:rsid w:val="002B450E"/>
    <w:rsid w:val="002B48AE"/>
    <w:rsid w:val="002B4D79"/>
    <w:rsid w:val="002B4EB3"/>
    <w:rsid w:val="002B54E6"/>
    <w:rsid w:val="002B59A2"/>
    <w:rsid w:val="002B5A2C"/>
    <w:rsid w:val="002B5C81"/>
    <w:rsid w:val="002B6386"/>
    <w:rsid w:val="002B6800"/>
    <w:rsid w:val="002B6C02"/>
    <w:rsid w:val="002B6F38"/>
    <w:rsid w:val="002B79B2"/>
    <w:rsid w:val="002B7ACD"/>
    <w:rsid w:val="002B7B4F"/>
    <w:rsid w:val="002B7B89"/>
    <w:rsid w:val="002B7C4C"/>
    <w:rsid w:val="002B7C6A"/>
    <w:rsid w:val="002B7DAB"/>
    <w:rsid w:val="002C0B0E"/>
    <w:rsid w:val="002C0B24"/>
    <w:rsid w:val="002C15FA"/>
    <w:rsid w:val="002C1619"/>
    <w:rsid w:val="002C194C"/>
    <w:rsid w:val="002C21A4"/>
    <w:rsid w:val="002C258C"/>
    <w:rsid w:val="002C2838"/>
    <w:rsid w:val="002C2885"/>
    <w:rsid w:val="002C2E79"/>
    <w:rsid w:val="002C3110"/>
    <w:rsid w:val="002C3330"/>
    <w:rsid w:val="002C36C1"/>
    <w:rsid w:val="002C36E5"/>
    <w:rsid w:val="002C3973"/>
    <w:rsid w:val="002C4216"/>
    <w:rsid w:val="002C43CA"/>
    <w:rsid w:val="002C44E3"/>
    <w:rsid w:val="002C4803"/>
    <w:rsid w:val="002C494E"/>
    <w:rsid w:val="002C49D4"/>
    <w:rsid w:val="002C4D0B"/>
    <w:rsid w:val="002C4F90"/>
    <w:rsid w:val="002C524C"/>
    <w:rsid w:val="002C54B8"/>
    <w:rsid w:val="002C563D"/>
    <w:rsid w:val="002C5AA7"/>
    <w:rsid w:val="002C5B7F"/>
    <w:rsid w:val="002C5D21"/>
    <w:rsid w:val="002C5DB2"/>
    <w:rsid w:val="002C5E38"/>
    <w:rsid w:val="002C5E98"/>
    <w:rsid w:val="002C5ED3"/>
    <w:rsid w:val="002C67FD"/>
    <w:rsid w:val="002C6CAD"/>
    <w:rsid w:val="002C6CF1"/>
    <w:rsid w:val="002C6F7C"/>
    <w:rsid w:val="002C743C"/>
    <w:rsid w:val="002C74FF"/>
    <w:rsid w:val="002C7D05"/>
    <w:rsid w:val="002C7D9A"/>
    <w:rsid w:val="002C7FAF"/>
    <w:rsid w:val="002D03D0"/>
    <w:rsid w:val="002D0870"/>
    <w:rsid w:val="002D0905"/>
    <w:rsid w:val="002D0B0D"/>
    <w:rsid w:val="002D0C42"/>
    <w:rsid w:val="002D109F"/>
    <w:rsid w:val="002D15E5"/>
    <w:rsid w:val="002D1629"/>
    <w:rsid w:val="002D1F77"/>
    <w:rsid w:val="002D200F"/>
    <w:rsid w:val="002D20AF"/>
    <w:rsid w:val="002D22BB"/>
    <w:rsid w:val="002D2362"/>
    <w:rsid w:val="002D292B"/>
    <w:rsid w:val="002D2931"/>
    <w:rsid w:val="002D294B"/>
    <w:rsid w:val="002D2D50"/>
    <w:rsid w:val="002D2E4B"/>
    <w:rsid w:val="002D327D"/>
    <w:rsid w:val="002D336B"/>
    <w:rsid w:val="002D3946"/>
    <w:rsid w:val="002D4233"/>
    <w:rsid w:val="002D4A4F"/>
    <w:rsid w:val="002D4CC4"/>
    <w:rsid w:val="002D4FCA"/>
    <w:rsid w:val="002D5112"/>
    <w:rsid w:val="002D5AF4"/>
    <w:rsid w:val="002D647A"/>
    <w:rsid w:val="002D68BC"/>
    <w:rsid w:val="002D6EE9"/>
    <w:rsid w:val="002D7127"/>
    <w:rsid w:val="002D74D7"/>
    <w:rsid w:val="002D789F"/>
    <w:rsid w:val="002D7B4B"/>
    <w:rsid w:val="002D7EA2"/>
    <w:rsid w:val="002E0375"/>
    <w:rsid w:val="002E03C5"/>
    <w:rsid w:val="002E0481"/>
    <w:rsid w:val="002E054F"/>
    <w:rsid w:val="002E05FE"/>
    <w:rsid w:val="002E0CC4"/>
    <w:rsid w:val="002E0D25"/>
    <w:rsid w:val="002E11C4"/>
    <w:rsid w:val="002E1777"/>
    <w:rsid w:val="002E1818"/>
    <w:rsid w:val="002E18E2"/>
    <w:rsid w:val="002E1C48"/>
    <w:rsid w:val="002E1D98"/>
    <w:rsid w:val="002E2ECE"/>
    <w:rsid w:val="002E2F29"/>
    <w:rsid w:val="002E30E8"/>
    <w:rsid w:val="002E3494"/>
    <w:rsid w:val="002E35D6"/>
    <w:rsid w:val="002E35DC"/>
    <w:rsid w:val="002E3DD9"/>
    <w:rsid w:val="002E422B"/>
    <w:rsid w:val="002E42DF"/>
    <w:rsid w:val="002E4344"/>
    <w:rsid w:val="002E44D9"/>
    <w:rsid w:val="002E48DA"/>
    <w:rsid w:val="002E532E"/>
    <w:rsid w:val="002E5749"/>
    <w:rsid w:val="002E58D0"/>
    <w:rsid w:val="002E59F1"/>
    <w:rsid w:val="002E5F0B"/>
    <w:rsid w:val="002E611E"/>
    <w:rsid w:val="002E6336"/>
    <w:rsid w:val="002E6B9E"/>
    <w:rsid w:val="002E6CE7"/>
    <w:rsid w:val="002E6F93"/>
    <w:rsid w:val="002E74EA"/>
    <w:rsid w:val="002E76D8"/>
    <w:rsid w:val="002E773B"/>
    <w:rsid w:val="002E7CFA"/>
    <w:rsid w:val="002E7F28"/>
    <w:rsid w:val="002F006B"/>
    <w:rsid w:val="002F0663"/>
    <w:rsid w:val="002F08CE"/>
    <w:rsid w:val="002F0C7C"/>
    <w:rsid w:val="002F0CDA"/>
    <w:rsid w:val="002F0FD5"/>
    <w:rsid w:val="002F1086"/>
    <w:rsid w:val="002F13A1"/>
    <w:rsid w:val="002F1A65"/>
    <w:rsid w:val="002F1AA6"/>
    <w:rsid w:val="002F1ACB"/>
    <w:rsid w:val="002F1E1D"/>
    <w:rsid w:val="002F1EAF"/>
    <w:rsid w:val="002F2213"/>
    <w:rsid w:val="002F27C9"/>
    <w:rsid w:val="002F280C"/>
    <w:rsid w:val="002F2A09"/>
    <w:rsid w:val="002F33BE"/>
    <w:rsid w:val="002F33F4"/>
    <w:rsid w:val="002F3742"/>
    <w:rsid w:val="002F37E5"/>
    <w:rsid w:val="002F3EC5"/>
    <w:rsid w:val="002F3FD0"/>
    <w:rsid w:val="002F42CF"/>
    <w:rsid w:val="002F4B2A"/>
    <w:rsid w:val="002F4BF1"/>
    <w:rsid w:val="002F5085"/>
    <w:rsid w:val="002F5210"/>
    <w:rsid w:val="002F556F"/>
    <w:rsid w:val="002F5767"/>
    <w:rsid w:val="002F57A9"/>
    <w:rsid w:val="002F5F20"/>
    <w:rsid w:val="002F658D"/>
    <w:rsid w:val="002F660D"/>
    <w:rsid w:val="002F6660"/>
    <w:rsid w:val="002F6A99"/>
    <w:rsid w:val="002F6C63"/>
    <w:rsid w:val="002F6D74"/>
    <w:rsid w:val="002F709C"/>
    <w:rsid w:val="002F7294"/>
    <w:rsid w:val="002F7300"/>
    <w:rsid w:val="002F737A"/>
    <w:rsid w:val="002F7626"/>
    <w:rsid w:val="002F7AEC"/>
    <w:rsid w:val="002F7FCA"/>
    <w:rsid w:val="003007C6"/>
    <w:rsid w:val="003008CE"/>
    <w:rsid w:val="00300CC4"/>
    <w:rsid w:val="00300FD7"/>
    <w:rsid w:val="00301B0D"/>
    <w:rsid w:val="00301F62"/>
    <w:rsid w:val="00301FF8"/>
    <w:rsid w:val="003025A2"/>
    <w:rsid w:val="00302CE9"/>
    <w:rsid w:val="00302D25"/>
    <w:rsid w:val="00302E56"/>
    <w:rsid w:val="003033DC"/>
    <w:rsid w:val="00303609"/>
    <w:rsid w:val="00303693"/>
    <w:rsid w:val="00303A88"/>
    <w:rsid w:val="00303E35"/>
    <w:rsid w:val="00304350"/>
    <w:rsid w:val="003043A5"/>
    <w:rsid w:val="003043C8"/>
    <w:rsid w:val="003045C1"/>
    <w:rsid w:val="0030472E"/>
    <w:rsid w:val="00304E0A"/>
    <w:rsid w:val="00305061"/>
    <w:rsid w:val="0030544A"/>
    <w:rsid w:val="00305725"/>
    <w:rsid w:val="00305900"/>
    <w:rsid w:val="00305A8D"/>
    <w:rsid w:val="00305DA7"/>
    <w:rsid w:val="00305E5E"/>
    <w:rsid w:val="00305EB1"/>
    <w:rsid w:val="00306015"/>
    <w:rsid w:val="003065D0"/>
    <w:rsid w:val="0030769A"/>
    <w:rsid w:val="00307E00"/>
    <w:rsid w:val="00307F1C"/>
    <w:rsid w:val="0031067F"/>
    <w:rsid w:val="0031075B"/>
    <w:rsid w:val="003107CB"/>
    <w:rsid w:val="0031081E"/>
    <w:rsid w:val="00310941"/>
    <w:rsid w:val="00310A88"/>
    <w:rsid w:val="00310BD2"/>
    <w:rsid w:val="00310DFE"/>
    <w:rsid w:val="00310F0B"/>
    <w:rsid w:val="003111F7"/>
    <w:rsid w:val="00311A51"/>
    <w:rsid w:val="00311DFC"/>
    <w:rsid w:val="00312038"/>
    <w:rsid w:val="003123A9"/>
    <w:rsid w:val="003127D9"/>
    <w:rsid w:val="00312985"/>
    <w:rsid w:val="00312DB7"/>
    <w:rsid w:val="003130FD"/>
    <w:rsid w:val="00313771"/>
    <w:rsid w:val="00313B1E"/>
    <w:rsid w:val="00313E77"/>
    <w:rsid w:val="003141EB"/>
    <w:rsid w:val="0031438F"/>
    <w:rsid w:val="00314815"/>
    <w:rsid w:val="00314D82"/>
    <w:rsid w:val="00314E45"/>
    <w:rsid w:val="00314EE2"/>
    <w:rsid w:val="00314FE0"/>
    <w:rsid w:val="00315ECA"/>
    <w:rsid w:val="00316264"/>
    <w:rsid w:val="003165EF"/>
    <w:rsid w:val="003172A3"/>
    <w:rsid w:val="00317314"/>
    <w:rsid w:val="0031739E"/>
    <w:rsid w:val="00317413"/>
    <w:rsid w:val="0031754E"/>
    <w:rsid w:val="0031754F"/>
    <w:rsid w:val="00317894"/>
    <w:rsid w:val="00320547"/>
    <w:rsid w:val="00320640"/>
    <w:rsid w:val="003209C0"/>
    <w:rsid w:val="00320C11"/>
    <w:rsid w:val="00320C60"/>
    <w:rsid w:val="00320CA8"/>
    <w:rsid w:val="003210D2"/>
    <w:rsid w:val="003212CE"/>
    <w:rsid w:val="00321396"/>
    <w:rsid w:val="003215AF"/>
    <w:rsid w:val="003219EA"/>
    <w:rsid w:val="0032281B"/>
    <w:rsid w:val="00322830"/>
    <w:rsid w:val="003228A1"/>
    <w:rsid w:val="00322A55"/>
    <w:rsid w:val="00322BB3"/>
    <w:rsid w:val="00322CF4"/>
    <w:rsid w:val="00323009"/>
    <w:rsid w:val="003233D1"/>
    <w:rsid w:val="00323412"/>
    <w:rsid w:val="00323E1E"/>
    <w:rsid w:val="00323E41"/>
    <w:rsid w:val="003243C2"/>
    <w:rsid w:val="003244BA"/>
    <w:rsid w:val="00324D23"/>
    <w:rsid w:val="003253DE"/>
    <w:rsid w:val="003257DA"/>
    <w:rsid w:val="0032595B"/>
    <w:rsid w:val="00325D77"/>
    <w:rsid w:val="0032669B"/>
    <w:rsid w:val="003266DA"/>
    <w:rsid w:val="003267D4"/>
    <w:rsid w:val="00326AC3"/>
    <w:rsid w:val="00326D1B"/>
    <w:rsid w:val="00326F8F"/>
    <w:rsid w:val="003271FB"/>
    <w:rsid w:val="0032721E"/>
    <w:rsid w:val="00327703"/>
    <w:rsid w:val="00327A7A"/>
    <w:rsid w:val="00327B44"/>
    <w:rsid w:val="00327B60"/>
    <w:rsid w:val="00327D0A"/>
    <w:rsid w:val="00327F74"/>
    <w:rsid w:val="0033015D"/>
    <w:rsid w:val="0033021A"/>
    <w:rsid w:val="0033068D"/>
    <w:rsid w:val="00330960"/>
    <w:rsid w:val="00331C65"/>
    <w:rsid w:val="00332380"/>
    <w:rsid w:val="003323C6"/>
    <w:rsid w:val="003329B6"/>
    <w:rsid w:val="00332F69"/>
    <w:rsid w:val="00333BA0"/>
    <w:rsid w:val="00334097"/>
    <w:rsid w:val="0033428D"/>
    <w:rsid w:val="0033499E"/>
    <w:rsid w:val="00334D4C"/>
    <w:rsid w:val="00334F97"/>
    <w:rsid w:val="00334FA3"/>
    <w:rsid w:val="00335972"/>
    <w:rsid w:val="003364D4"/>
    <w:rsid w:val="00336A28"/>
    <w:rsid w:val="00336BC3"/>
    <w:rsid w:val="00336DE6"/>
    <w:rsid w:val="00337224"/>
    <w:rsid w:val="003374C8"/>
    <w:rsid w:val="00337596"/>
    <w:rsid w:val="0033772E"/>
    <w:rsid w:val="003377EF"/>
    <w:rsid w:val="003379C6"/>
    <w:rsid w:val="00340133"/>
    <w:rsid w:val="0034061A"/>
    <w:rsid w:val="00340758"/>
    <w:rsid w:val="00340A0C"/>
    <w:rsid w:val="00340A4C"/>
    <w:rsid w:val="00340BB7"/>
    <w:rsid w:val="00340C20"/>
    <w:rsid w:val="00340F8A"/>
    <w:rsid w:val="00340FC7"/>
    <w:rsid w:val="003411F3"/>
    <w:rsid w:val="00341417"/>
    <w:rsid w:val="00341B0C"/>
    <w:rsid w:val="00341CD2"/>
    <w:rsid w:val="00342125"/>
    <w:rsid w:val="00342289"/>
    <w:rsid w:val="00342438"/>
    <w:rsid w:val="0034244D"/>
    <w:rsid w:val="00342A81"/>
    <w:rsid w:val="00342D41"/>
    <w:rsid w:val="00343461"/>
    <w:rsid w:val="003434F7"/>
    <w:rsid w:val="00343E00"/>
    <w:rsid w:val="00343F52"/>
    <w:rsid w:val="00344122"/>
    <w:rsid w:val="003445B2"/>
    <w:rsid w:val="003447E9"/>
    <w:rsid w:val="00344817"/>
    <w:rsid w:val="00344F0E"/>
    <w:rsid w:val="003456CD"/>
    <w:rsid w:val="00345CBC"/>
    <w:rsid w:val="00346077"/>
    <w:rsid w:val="0034657F"/>
    <w:rsid w:val="00346819"/>
    <w:rsid w:val="00346D38"/>
    <w:rsid w:val="00346F72"/>
    <w:rsid w:val="00347159"/>
    <w:rsid w:val="00347304"/>
    <w:rsid w:val="003473F1"/>
    <w:rsid w:val="00347B53"/>
    <w:rsid w:val="00347D49"/>
    <w:rsid w:val="00347E7D"/>
    <w:rsid w:val="00347EB8"/>
    <w:rsid w:val="0035007F"/>
    <w:rsid w:val="0035069B"/>
    <w:rsid w:val="00350739"/>
    <w:rsid w:val="00350948"/>
    <w:rsid w:val="00350BB0"/>
    <w:rsid w:val="00350E9F"/>
    <w:rsid w:val="00351A78"/>
    <w:rsid w:val="00351AE9"/>
    <w:rsid w:val="003520F2"/>
    <w:rsid w:val="00352209"/>
    <w:rsid w:val="00352549"/>
    <w:rsid w:val="00352AB4"/>
    <w:rsid w:val="003535C4"/>
    <w:rsid w:val="0035373C"/>
    <w:rsid w:val="00353D16"/>
    <w:rsid w:val="00354060"/>
    <w:rsid w:val="003540DA"/>
    <w:rsid w:val="003545FD"/>
    <w:rsid w:val="003549DA"/>
    <w:rsid w:val="003550A4"/>
    <w:rsid w:val="00355244"/>
    <w:rsid w:val="003555FC"/>
    <w:rsid w:val="00355937"/>
    <w:rsid w:val="00355C05"/>
    <w:rsid w:val="00355C8C"/>
    <w:rsid w:val="00355E56"/>
    <w:rsid w:val="00355F1C"/>
    <w:rsid w:val="00355F3B"/>
    <w:rsid w:val="00356B3B"/>
    <w:rsid w:val="00356D8F"/>
    <w:rsid w:val="00356ECF"/>
    <w:rsid w:val="00356F05"/>
    <w:rsid w:val="00357030"/>
    <w:rsid w:val="003570D9"/>
    <w:rsid w:val="003576D2"/>
    <w:rsid w:val="003607C4"/>
    <w:rsid w:val="00360872"/>
    <w:rsid w:val="0036091F"/>
    <w:rsid w:val="00360A79"/>
    <w:rsid w:val="00361154"/>
    <w:rsid w:val="00361204"/>
    <w:rsid w:val="00361A71"/>
    <w:rsid w:val="0036263E"/>
    <w:rsid w:val="003633B1"/>
    <w:rsid w:val="0036355A"/>
    <w:rsid w:val="00363638"/>
    <w:rsid w:val="003636EE"/>
    <w:rsid w:val="00363764"/>
    <w:rsid w:val="003637DE"/>
    <w:rsid w:val="0036395F"/>
    <w:rsid w:val="00363A8E"/>
    <w:rsid w:val="00363B87"/>
    <w:rsid w:val="00364169"/>
    <w:rsid w:val="003642F5"/>
    <w:rsid w:val="003643AB"/>
    <w:rsid w:val="00364BBB"/>
    <w:rsid w:val="00364FA5"/>
    <w:rsid w:val="00365006"/>
    <w:rsid w:val="0036507E"/>
    <w:rsid w:val="00365204"/>
    <w:rsid w:val="003652D4"/>
    <w:rsid w:val="0036571A"/>
    <w:rsid w:val="00365A2C"/>
    <w:rsid w:val="00365B6D"/>
    <w:rsid w:val="00365E1F"/>
    <w:rsid w:val="00365FD8"/>
    <w:rsid w:val="0036603A"/>
    <w:rsid w:val="00366213"/>
    <w:rsid w:val="00366217"/>
    <w:rsid w:val="003662C2"/>
    <w:rsid w:val="003664BA"/>
    <w:rsid w:val="00366ACB"/>
    <w:rsid w:val="00366C2A"/>
    <w:rsid w:val="00366EDB"/>
    <w:rsid w:val="00367249"/>
    <w:rsid w:val="00367275"/>
    <w:rsid w:val="003675F8"/>
    <w:rsid w:val="0036767A"/>
    <w:rsid w:val="00367986"/>
    <w:rsid w:val="00367EE2"/>
    <w:rsid w:val="00370203"/>
    <w:rsid w:val="00370437"/>
    <w:rsid w:val="00370683"/>
    <w:rsid w:val="00370863"/>
    <w:rsid w:val="00370DBD"/>
    <w:rsid w:val="00371541"/>
    <w:rsid w:val="00371C12"/>
    <w:rsid w:val="00371DE1"/>
    <w:rsid w:val="00372285"/>
    <w:rsid w:val="00372329"/>
    <w:rsid w:val="0037382E"/>
    <w:rsid w:val="0037454B"/>
    <w:rsid w:val="00374700"/>
    <w:rsid w:val="00374746"/>
    <w:rsid w:val="0037481E"/>
    <w:rsid w:val="003757D2"/>
    <w:rsid w:val="00375814"/>
    <w:rsid w:val="0037588D"/>
    <w:rsid w:val="00375E7A"/>
    <w:rsid w:val="0037602E"/>
    <w:rsid w:val="0037641E"/>
    <w:rsid w:val="00376507"/>
    <w:rsid w:val="00376661"/>
    <w:rsid w:val="003768E6"/>
    <w:rsid w:val="00376FF9"/>
    <w:rsid w:val="003770ED"/>
    <w:rsid w:val="003772BA"/>
    <w:rsid w:val="00377781"/>
    <w:rsid w:val="003779F4"/>
    <w:rsid w:val="003802AF"/>
    <w:rsid w:val="00380857"/>
    <w:rsid w:val="00380B9C"/>
    <w:rsid w:val="00380D83"/>
    <w:rsid w:val="003816D8"/>
    <w:rsid w:val="00381C87"/>
    <w:rsid w:val="00381DE4"/>
    <w:rsid w:val="00381E78"/>
    <w:rsid w:val="00382045"/>
    <w:rsid w:val="00382054"/>
    <w:rsid w:val="00382385"/>
    <w:rsid w:val="003826BF"/>
    <w:rsid w:val="00382D97"/>
    <w:rsid w:val="00382EA3"/>
    <w:rsid w:val="00383634"/>
    <w:rsid w:val="003837A7"/>
    <w:rsid w:val="00383A66"/>
    <w:rsid w:val="00383ACC"/>
    <w:rsid w:val="0038421B"/>
    <w:rsid w:val="00384A5E"/>
    <w:rsid w:val="00384E04"/>
    <w:rsid w:val="00386027"/>
    <w:rsid w:val="00386732"/>
    <w:rsid w:val="0038673C"/>
    <w:rsid w:val="00386B61"/>
    <w:rsid w:val="0038718D"/>
    <w:rsid w:val="00387505"/>
    <w:rsid w:val="00387659"/>
    <w:rsid w:val="003878BE"/>
    <w:rsid w:val="00387BBF"/>
    <w:rsid w:val="00387D4C"/>
    <w:rsid w:val="00387DC3"/>
    <w:rsid w:val="00390762"/>
    <w:rsid w:val="00390C7D"/>
    <w:rsid w:val="00390D67"/>
    <w:rsid w:val="00390E9B"/>
    <w:rsid w:val="00391510"/>
    <w:rsid w:val="00391745"/>
    <w:rsid w:val="003917F9"/>
    <w:rsid w:val="00391D63"/>
    <w:rsid w:val="00392012"/>
    <w:rsid w:val="003922B7"/>
    <w:rsid w:val="0039240A"/>
    <w:rsid w:val="00392AD7"/>
    <w:rsid w:val="00392F5A"/>
    <w:rsid w:val="003931B7"/>
    <w:rsid w:val="0039399A"/>
    <w:rsid w:val="00393AB6"/>
    <w:rsid w:val="00393B6E"/>
    <w:rsid w:val="00393BCC"/>
    <w:rsid w:val="00393D13"/>
    <w:rsid w:val="00393D6A"/>
    <w:rsid w:val="00394426"/>
    <w:rsid w:val="003944A8"/>
    <w:rsid w:val="0039451A"/>
    <w:rsid w:val="003948D0"/>
    <w:rsid w:val="00394A80"/>
    <w:rsid w:val="00394AFD"/>
    <w:rsid w:val="003952DC"/>
    <w:rsid w:val="0039566B"/>
    <w:rsid w:val="0039572E"/>
    <w:rsid w:val="00395DAE"/>
    <w:rsid w:val="00396200"/>
    <w:rsid w:val="00396E26"/>
    <w:rsid w:val="00396F9D"/>
    <w:rsid w:val="00397293"/>
    <w:rsid w:val="0039762B"/>
    <w:rsid w:val="003977B6"/>
    <w:rsid w:val="00397E78"/>
    <w:rsid w:val="00397F4A"/>
    <w:rsid w:val="00397F4D"/>
    <w:rsid w:val="003A001C"/>
    <w:rsid w:val="003A0041"/>
    <w:rsid w:val="003A04F4"/>
    <w:rsid w:val="003A056C"/>
    <w:rsid w:val="003A0A69"/>
    <w:rsid w:val="003A0F17"/>
    <w:rsid w:val="003A1795"/>
    <w:rsid w:val="003A198B"/>
    <w:rsid w:val="003A1A1F"/>
    <w:rsid w:val="003A1B7B"/>
    <w:rsid w:val="003A1DAC"/>
    <w:rsid w:val="003A1DC2"/>
    <w:rsid w:val="003A20A1"/>
    <w:rsid w:val="003A227A"/>
    <w:rsid w:val="003A263E"/>
    <w:rsid w:val="003A2856"/>
    <w:rsid w:val="003A2E7A"/>
    <w:rsid w:val="003A2EB0"/>
    <w:rsid w:val="003A321E"/>
    <w:rsid w:val="003A347D"/>
    <w:rsid w:val="003A387F"/>
    <w:rsid w:val="003A38D3"/>
    <w:rsid w:val="003A39FC"/>
    <w:rsid w:val="003A3AA4"/>
    <w:rsid w:val="003A3D6B"/>
    <w:rsid w:val="003A3DB1"/>
    <w:rsid w:val="003A49AC"/>
    <w:rsid w:val="003A4E92"/>
    <w:rsid w:val="003A5143"/>
    <w:rsid w:val="003A5191"/>
    <w:rsid w:val="003A5541"/>
    <w:rsid w:val="003A575B"/>
    <w:rsid w:val="003A6159"/>
    <w:rsid w:val="003A6501"/>
    <w:rsid w:val="003A664C"/>
    <w:rsid w:val="003A6757"/>
    <w:rsid w:val="003A68F2"/>
    <w:rsid w:val="003A6C3D"/>
    <w:rsid w:val="003A7092"/>
    <w:rsid w:val="003A7300"/>
    <w:rsid w:val="003A760E"/>
    <w:rsid w:val="003B0EA2"/>
    <w:rsid w:val="003B1A37"/>
    <w:rsid w:val="003B1BCD"/>
    <w:rsid w:val="003B214D"/>
    <w:rsid w:val="003B2CA1"/>
    <w:rsid w:val="003B3137"/>
    <w:rsid w:val="003B3880"/>
    <w:rsid w:val="003B3F6D"/>
    <w:rsid w:val="003B4001"/>
    <w:rsid w:val="003B478A"/>
    <w:rsid w:val="003B49CE"/>
    <w:rsid w:val="003B4A67"/>
    <w:rsid w:val="003B4F83"/>
    <w:rsid w:val="003B504C"/>
    <w:rsid w:val="003B513B"/>
    <w:rsid w:val="003B588C"/>
    <w:rsid w:val="003B5927"/>
    <w:rsid w:val="003B5A18"/>
    <w:rsid w:val="003B5B2A"/>
    <w:rsid w:val="003B6578"/>
    <w:rsid w:val="003B67DE"/>
    <w:rsid w:val="003B68B7"/>
    <w:rsid w:val="003B69FA"/>
    <w:rsid w:val="003B6B38"/>
    <w:rsid w:val="003B6FED"/>
    <w:rsid w:val="003B7247"/>
    <w:rsid w:val="003B7675"/>
    <w:rsid w:val="003B78AE"/>
    <w:rsid w:val="003B7F55"/>
    <w:rsid w:val="003C0356"/>
    <w:rsid w:val="003C07FF"/>
    <w:rsid w:val="003C0C0C"/>
    <w:rsid w:val="003C0F88"/>
    <w:rsid w:val="003C10CB"/>
    <w:rsid w:val="003C13C7"/>
    <w:rsid w:val="003C1A74"/>
    <w:rsid w:val="003C1F54"/>
    <w:rsid w:val="003C2145"/>
    <w:rsid w:val="003C24FA"/>
    <w:rsid w:val="003C26A5"/>
    <w:rsid w:val="003C2700"/>
    <w:rsid w:val="003C282A"/>
    <w:rsid w:val="003C2CF9"/>
    <w:rsid w:val="003C3617"/>
    <w:rsid w:val="003C3F3D"/>
    <w:rsid w:val="003C41F4"/>
    <w:rsid w:val="003C44A0"/>
    <w:rsid w:val="003C47A7"/>
    <w:rsid w:val="003C4A57"/>
    <w:rsid w:val="003C50C5"/>
    <w:rsid w:val="003C5462"/>
    <w:rsid w:val="003C5516"/>
    <w:rsid w:val="003C5E29"/>
    <w:rsid w:val="003C6086"/>
    <w:rsid w:val="003C6165"/>
    <w:rsid w:val="003C617C"/>
    <w:rsid w:val="003C63AE"/>
    <w:rsid w:val="003C6D43"/>
    <w:rsid w:val="003C73C4"/>
    <w:rsid w:val="003C77F8"/>
    <w:rsid w:val="003C78F5"/>
    <w:rsid w:val="003C7A88"/>
    <w:rsid w:val="003C7BAD"/>
    <w:rsid w:val="003D0866"/>
    <w:rsid w:val="003D0AB6"/>
    <w:rsid w:val="003D0D5F"/>
    <w:rsid w:val="003D0E90"/>
    <w:rsid w:val="003D106B"/>
    <w:rsid w:val="003D1756"/>
    <w:rsid w:val="003D249F"/>
    <w:rsid w:val="003D2BBD"/>
    <w:rsid w:val="003D31C3"/>
    <w:rsid w:val="003D3B07"/>
    <w:rsid w:val="003D3FF4"/>
    <w:rsid w:val="003D4169"/>
    <w:rsid w:val="003D48BB"/>
    <w:rsid w:val="003D4A05"/>
    <w:rsid w:val="003D4B55"/>
    <w:rsid w:val="003D4DF0"/>
    <w:rsid w:val="003D4F9C"/>
    <w:rsid w:val="003D5073"/>
    <w:rsid w:val="003D50E9"/>
    <w:rsid w:val="003D5165"/>
    <w:rsid w:val="003D54E0"/>
    <w:rsid w:val="003D565A"/>
    <w:rsid w:val="003D58A1"/>
    <w:rsid w:val="003D5912"/>
    <w:rsid w:val="003D5965"/>
    <w:rsid w:val="003D5C04"/>
    <w:rsid w:val="003D5E08"/>
    <w:rsid w:val="003D6803"/>
    <w:rsid w:val="003D6917"/>
    <w:rsid w:val="003D6EC3"/>
    <w:rsid w:val="003D7034"/>
    <w:rsid w:val="003D768B"/>
    <w:rsid w:val="003D7ED2"/>
    <w:rsid w:val="003D7FA1"/>
    <w:rsid w:val="003E0039"/>
    <w:rsid w:val="003E0273"/>
    <w:rsid w:val="003E098D"/>
    <w:rsid w:val="003E0B81"/>
    <w:rsid w:val="003E1072"/>
    <w:rsid w:val="003E12D6"/>
    <w:rsid w:val="003E1387"/>
    <w:rsid w:val="003E1394"/>
    <w:rsid w:val="003E1544"/>
    <w:rsid w:val="003E15C7"/>
    <w:rsid w:val="003E166E"/>
    <w:rsid w:val="003E1877"/>
    <w:rsid w:val="003E18E4"/>
    <w:rsid w:val="003E198E"/>
    <w:rsid w:val="003E1C38"/>
    <w:rsid w:val="003E22AF"/>
    <w:rsid w:val="003E22BD"/>
    <w:rsid w:val="003E27EF"/>
    <w:rsid w:val="003E2C60"/>
    <w:rsid w:val="003E2CEF"/>
    <w:rsid w:val="003E2DDC"/>
    <w:rsid w:val="003E30B9"/>
    <w:rsid w:val="003E31E5"/>
    <w:rsid w:val="003E328E"/>
    <w:rsid w:val="003E33DA"/>
    <w:rsid w:val="003E342B"/>
    <w:rsid w:val="003E36B5"/>
    <w:rsid w:val="003E374F"/>
    <w:rsid w:val="003E3A71"/>
    <w:rsid w:val="003E3B26"/>
    <w:rsid w:val="003E40CF"/>
    <w:rsid w:val="003E43B0"/>
    <w:rsid w:val="003E4441"/>
    <w:rsid w:val="003E4B5C"/>
    <w:rsid w:val="003E5778"/>
    <w:rsid w:val="003E5860"/>
    <w:rsid w:val="003E5878"/>
    <w:rsid w:val="003E58A2"/>
    <w:rsid w:val="003E5B5A"/>
    <w:rsid w:val="003E5EA8"/>
    <w:rsid w:val="003E60D5"/>
    <w:rsid w:val="003E6593"/>
    <w:rsid w:val="003E65ED"/>
    <w:rsid w:val="003E6CDA"/>
    <w:rsid w:val="003E6FFB"/>
    <w:rsid w:val="003E7455"/>
    <w:rsid w:val="003E7693"/>
    <w:rsid w:val="003E77CD"/>
    <w:rsid w:val="003E77D5"/>
    <w:rsid w:val="003E7ABB"/>
    <w:rsid w:val="003E7F2F"/>
    <w:rsid w:val="003E7FB7"/>
    <w:rsid w:val="003F0914"/>
    <w:rsid w:val="003F0AF8"/>
    <w:rsid w:val="003F1E44"/>
    <w:rsid w:val="003F1E5E"/>
    <w:rsid w:val="003F293B"/>
    <w:rsid w:val="003F33FA"/>
    <w:rsid w:val="003F3849"/>
    <w:rsid w:val="003F3E74"/>
    <w:rsid w:val="003F4069"/>
    <w:rsid w:val="003F40D1"/>
    <w:rsid w:val="003F44E3"/>
    <w:rsid w:val="003F4A43"/>
    <w:rsid w:val="003F4E19"/>
    <w:rsid w:val="003F4F64"/>
    <w:rsid w:val="003F52B5"/>
    <w:rsid w:val="003F5505"/>
    <w:rsid w:val="003F5615"/>
    <w:rsid w:val="003F59F6"/>
    <w:rsid w:val="003F5E7B"/>
    <w:rsid w:val="003F6B22"/>
    <w:rsid w:val="003F6B37"/>
    <w:rsid w:val="003F727D"/>
    <w:rsid w:val="003F77CC"/>
    <w:rsid w:val="003F7944"/>
    <w:rsid w:val="003F7B2C"/>
    <w:rsid w:val="003F7B8D"/>
    <w:rsid w:val="003F7E78"/>
    <w:rsid w:val="003F7FA4"/>
    <w:rsid w:val="004000C7"/>
    <w:rsid w:val="00400E36"/>
    <w:rsid w:val="004015C2"/>
    <w:rsid w:val="00401C82"/>
    <w:rsid w:val="00401E7B"/>
    <w:rsid w:val="004020D7"/>
    <w:rsid w:val="00402138"/>
    <w:rsid w:val="004024B1"/>
    <w:rsid w:val="004026BC"/>
    <w:rsid w:val="0040302F"/>
    <w:rsid w:val="00403295"/>
    <w:rsid w:val="00403BC9"/>
    <w:rsid w:val="00403C92"/>
    <w:rsid w:val="00403E00"/>
    <w:rsid w:val="00404496"/>
    <w:rsid w:val="00404631"/>
    <w:rsid w:val="004046B3"/>
    <w:rsid w:val="00404A78"/>
    <w:rsid w:val="00404A8A"/>
    <w:rsid w:val="00404CD8"/>
    <w:rsid w:val="00404CDA"/>
    <w:rsid w:val="00404CEB"/>
    <w:rsid w:val="00404D41"/>
    <w:rsid w:val="00405588"/>
    <w:rsid w:val="00405689"/>
    <w:rsid w:val="004056EB"/>
    <w:rsid w:val="004057AA"/>
    <w:rsid w:val="00405812"/>
    <w:rsid w:val="00405DF4"/>
    <w:rsid w:val="004060F6"/>
    <w:rsid w:val="00406300"/>
    <w:rsid w:val="00406A94"/>
    <w:rsid w:val="00407274"/>
    <w:rsid w:val="004073A0"/>
    <w:rsid w:val="00407A91"/>
    <w:rsid w:val="00407D01"/>
    <w:rsid w:val="004104FF"/>
    <w:rsid w:val="0041062C"/>
    <w:rsid w:val="00410965"/>
    <w:rsid w:val="00410AEF"/>
    <w:rsid w:val="00410FFF"/>
    <w:rsid w:val="004111E8"/>
    <w:rsid w:val="00411202"/>
    <w:rsid w:val="00411AD9"/>
    <w:rsid w:val="00412295"/>
    <w:rsid w:val="0041236E"/>
    <w:rsid w:val="00412529"/>
    <w:rsid w:val="00412881"/>
    <w:rsid w:val="00412B76"/>
    <w:rsid w:val="0041350B"/>
    <w:rsid w:val="004136FE"/>
    <w:rsid w:val="00413D6F"/>
    <w:rsid w:val="00413DEB"/>
    <w:rsid w:val="0041426D"/>
    <w:rsid w:val="004144EE"/>
    <w:rsid w:val="00414537"/>
    <w:rsid w:val="00414BDE"/>
    <w:rsid w:val="00414D90"/>
    <w:rsid w:val="00414E8C"/>
    <w:rsid w:val="004154C1"/>
    <w:rsid w:val="0041581B"/>
    <w:rsid w:val="004158B0"/>
    <w:rsid w:val="004158BF"/>
    <w:rsid w:val="00416543"/>
    <w:rsid w:val="00416552"/>
    <w:rsid w:val="004168F7"/>
    <w:rsid w:val="00416A56"/>
    <w:rsid w:val="00416C27"/>
    <w:rsid w:val="00416D15"/>
    <w:rsid w:val="004176AD"/>
    <w:rsid w:val="00417C08"/>
    <w:rsid w:val="00417E6D"/>
    <w:rsid w:val="0042071A"/>
    <w:rsid w:val="0042094D"/>
    <w:rsid w:val="00420A3F"/>
    <w:rsid w:val="00420D9A"/>
    <w:rsid w:val="00421567"/>
    <w:rsid w:val="004218E3"/>
    <w:rsid w:val="0042193D"/>
    <w:rsid w:val="004219E1"/>
    <w:rsid w:val="00421A6E"/>
    <w:rsid w:val="00421CF2"/>
    <w:rsid w:val="00422151"/>
    <w:rsid w:val="00422281"/>
    <w:rsid w:val="004224B5"/>
    <w:rsid w:val="00422584"/>
    <w:rsid w:val="004225A4"/>
    <w:rsid w:val="00422953"/>
    <w:rsid w:val="00422AED"/>
    <w:rsid w:val="00422EFE"/>
    <w:rsid w:val="0042327C"/>
    <w:rsid w:val="004234E2"/>
    <w:rsid w:val="00423779"/>
    <w:rsid w:val="00423828"/>
    <w:rsid w:val="00423BB1"/>
    <w:rsid w:val="0042436B"/>
    <w:rsid w:val="0042440D"/>
    <w:rsid w:val="00424AA7"/>
    <w:rsid w:val="00424B76"/>
    <w:rsid w:val="00424E2E"/>
    <w:rsid w:val="0042528E"/>
    <w:rsid w:val="004255DE"/>
    <w:rsid w:val="00425A68"/>
    <w:rsid w:val="00425A92"/>
    <w:rsid w:val="00425C82"/>
    <w:rsid w:val="00425D8A"/>
    <w:rsid w:val="00425F97"/>
    <w:rsid w:val="00426025"/>
    <w:rsid w:val="00426DAC"/>
    <w:rsid w:val="00427082"/>
    <w:rsid w:val="0042730B"/>
    <w:rsid w:val="00427519"/>
    <w:rsid w:val="00430360"/>
    <w:rsid w:val="00430932"/>
    <w:rsid w:val="00430BAD"/>
    <w:rsid w:val="00430F01"/>
    <w:rsid w:val="004316CB"/>
    <w:rsid w:val="004317B5"/>
    <w:rsid w:val="004319ED"/>
    <w:rsid w:val="00431BB8"/>
    <w:rsid w:val="0043202C"/>
    <w:rsid w:val="004323F7"/>
    <w:rsid w:val="0043246B"/>
    <w:rsid w:val="0043258D"/>
    <w:rsid w:val="004325EA"/>
    <w:rsid w:val="004327E7"/>
    <w:rsid w:val="00432801"/>
    <w:rsid w:val="00432899"/>
    <w:rsid w:val="004329B1"/>
    <w:rsid w:val="00433042"/>
    <w:rsid w:val="004330BE"/>
    <w:rsid w:val="004334A4"/>
    <w:rsid w:val="004343D3"/>
    <w:rsid w:val="004344F0"/>
    <w:rsid w:val="004345E0"/>
    <w:rsid w:val="00434CF9"/>
    <w:rsid w:val="00434D4D"/>
    <w:rsid w:val="00434EB3"/>
    <w:rsid w:val="00435042"/>
    <w:rsid w:val="0043504A"/>
    <w:rsid w:val="00435299"/>
    <w:rsid w:val="004353A6"/>
    <w:rsid w:val="00435514"/>
    <w:rsid w:val="00435A6D"/>
    <w:rsid w:val="00435C6E"/>
    <w:rsid w:val="004360FE"/>
    <w:rsid w:val="004365AE"/>
    <w:rsid w:val="00436678"/>
    <w:rsid w:val="00436C59"/>
    <w:rsid w:val="00436E6F"/>
    <w:rsid w:val="00436F89"/>
    <w:rsid w:val="0043725C"/>
    <w:rsid w:val="00437AC5"/>
    <w:rsid w:val="00437D0D"/>
    <w:rsid w:val="00437E0A"/>
    <w:rsid w:val="00440700"/>
    <w:rsid w:val="00440E6B"/>
    <w:rsid w:val="00440FD9"/>
    <w:rsid w:val="00441642"/>
    <w:rsid w:val="00441A24"/>
    <w:rsid w:val="00441F7D"/>
    <w:rsid w:val="00442435"/>
    <w:rsid w:val="00442582"/>
    <w:rsid w:val="00442910"/>
    <w:rsid w:val="00442F90"/>
    <w:rsid w:val="00443466"/>
    <w:rsid w:val="004438C9"/>
    <w:rsid w:val="00443A59"/>
    <w:rsid w:val="00443AE6"/>
    <w:rsid w:val="0044452C"/>
    <w:rsid w:val="00444569"/>
    <w:rsid w:val="004445A3"/>
    <w:rsid w:val="00444AF1"/>
    <w:rsid w:val="00444E8F"/>
    <w:rsid w:val="004450B3"/>
    <w:rsid w:val="004450EA"/>
    <w:rsid w:val="00445CE6"/>
    <w:rsid w:val="0044670E"/>
    <w:rsid w:val="00446BF2"/>
    <w:rsid w:val="00446E11"/>
    <w:rsid w:val="0044700A"/>
    <w:rsid w:val="004471FC"/>
    <w:rsid w:val="0044723E"/>
    <w:rsid w:val="004475B4"/>
    <w:rsid w:val="00447CB0"/>
    <w:rsid w:val="00447DFD"/>
    <w:rsid w:val="00447E0F"/>
    <w:rsid w:val="00447E31"/>
    <w:rsid w:val="00447E9D"/>
    <w:rsid w:val="00447EBF"/>
    <w:rsid w:val="00450739"/>
    <w:rsid w:val="004508C1"/>
    <w:rsid w:val="0045093E"/>
    <w:rsid w:val="00450B24"/>
    <w:rsid w:val="00450B96"/>
    <w:rsid w:val="00450F11"/>
    <w:rsid w:val="00450F3F"/>
    <w:rsid w:val="00451717"/>
    <w:rsid w:val="004517AB"/>
    <w:rsid w:val="004517B8"/>
    <w:rsid w:val="00451A02"/>
    <w:rsid w:val="00451DC0"/>
    <w:rsid w:val="00452402"/>
    <w:rsid w:val="004526A5"/>
    <w:rsid w:val="00452747"/>
    <w:rsid w:val="00452ACD"/>
    <w:rsid w:val="00452B23"/>
    <w:rsid w:val="00452DA3"/>
    <w:rsid w:val="00452DA7"/>
    <w:rsid w:val="0045300D"/>
    <w:rsid w:val="00453AAD"/>
    <w:rsid w:val="00453F95"/>
    <w:rsid w:val="00454153"/>
    <w:rsid w:val="004543E6"/>
    <w:rsid w:val="0045497C"/>
    <w:rsid w:val="004549C5"/>
    <w:rsid w:val="004554E9"/>
    <w:rsid w:val="004557D8"/>
    <w:rsid w:val="004558DA"/>
    <w:rsid w:val="00455E0A"/>
    <w:rsid w:val="0045661D"/>
    <w:rsid w:val="004566E8"/>
    <w:rsid w:val="00456A1A"/>
    <w:rsid w:val="00456A86"/>
    <w:rsid w:val="00456BF0"/>
    <w:rsid w:val="00456E30"/>
    <w:rsid w:val="00456F51"/>
    <w:rsid w:val="00456FF2"/>
    <w:rsid w:val="00456FF8"/>
    <w:rsid w:val="00457165"/>
    <w:rsid w:val="00457265"/>
    <w:rsid w:val="004574E9"/>
    <w:rsid w:val="0045782C"/>
    <w:rsid w:val="00457CA6"/>
    <w:rsid w:val="00457F84"/>
    <w:rsid w:val="00457F8E"/>
    <w:rsid w:val="0046001C"/>
    <w:rsid w:val="00460199"/>
    <w:rsid w:val="004601BC"/>
    <w:rsid w:val="00460678"/>
    <w:rsid w:val="0046081C"/>
    <w:rsid w:val="0046082F"/>
    <w:rsid w:val="00460978"/>
    <w:rsid w:val="00460CEC"/>
    <w:rsid w:val="00460E50"/>
    <w:rsid w:val="004614B7"/>
    <w:rsid w:val="0046160F"/>
    <w:rsid w:val="0046187D"/>
    <w:rsid w:val="0046189E"/>
    <w:rsid w:val="004620B3"/>
    <w:rsid w:val="004628F3"/>
    <w:rsid w:val="0046292B"/>
    <w:rsid w:val="00462B06"/>
    <w:rsid w:val="0046326C"/>
    <w:rsid w:val="00463409"/>
    <w:rsid w:val="004639E3"/>
    <w:rsid w:val="00463A10"/>
    <w:rsid w:val="00464081"/>
    <w:rsid w:val="0046451B"/>
    <w:rsid w:val="004646FB"/>
    <w:rsid w:val="00464DE0"/>
    <w:rsid w:val="004652A8"/>
    <w:rsid w:val="004653A3"/>
    <w:rsid w:val="00465469"/>
    <w:rsid w:val="00465622"/>
    <w:rsid w:val="00465716"/>
    <w:rsid w:val="00465738"/>
    <w:rsid w:val="00465FBE"/>
    <w:rsid w:val="0046645E"/>
    <w:rsid w:val="004665D4"/>
    <w:rsid w:val="0046666D"/>
    <w:rsid w:val="0046677A"/>
    <w:rsid w:val="00466A2D"/>
    <w:rsid w:val="00466A9D"/>
    <w:rsid w:val="00466B91"/>
    <w:rsid w:val="00466C47"/>
    <w:rsid w:val="00466D64"/>
    <w:rsid w:val="00466D8F"/>
    <w:rsid w:val="00466F60"/>
    <w:rsid w:val="00467246"/>
    <w:rsid w:val="00467362"/>
    <w:rsid w:val="004675C7"/>
    <w:rsid w:val="00467A7A"/>
    <w:rsid w:val="00467B38"/>
    <w:rsid w:val="00467D0D"/>
    <w:rsid w:val="00467FB4"/>
    <w:rsid w:val="004700AD"/>
    <w:rsid w:val="00470456"/>
    <w:rsid w:val="0047088C"/>
    <w:rsid w:val="004712F0"/>
    <w:rsid w:val="004712F6"/>
    <w:rsid w:val="004717AB"/>
    <w:rsid w:val="00471E12"/>
    <w:rsid w:val="00472423"/>
    <w:rsid w:val="00472706"/>
    <w:rsid w:val="0047299C"/>
    <w:rsid w:val="00472CE6"/>
    <w:rsid w:val="00472DF4"/>
    <w:rsid w:val="004732AF"/>
    <w:rsid w:val="0047349E"/>
    <w:rsid w:val="004735C1"/>
    <w:rsid w:val="00473AA5"/>
    <w:rsid w:val="00473F88"/>
    <w:rsid w:val="0047419F"/>
    <w:rsid w:val="004741F7"/>
    <w:rsid w:val="004744FA"/>
    <w:rsid w:val="0047454A"/>
    <w:rsid w:val="00474E8A"/>
    <w:rsid w:val="004751C9"/>
    <w:rsid w:val="004751CB"/>
    <w:rsid w:val="004755F6"/>
    <w:rsid w:val="00475BF0"/>
    <w:rsid w:val="00475D8F"/>
    <w:rsid w:val="00476A91"/>
    <w:rsid w:val="00477134"/>
    <w:rsid w:val="00477175"/>
    <w:rsid w:val="00477390"/>
    <w:rsid w:val="004775D5"/>
    <w:rsid w:val="0047773E"/>
    <w:rsid w:val="00477A16"/>
    <w:rsid w:val="00477D32"/>
    <w:rsid w:val="00480017"/>
    <w:rsid w:val="00480399"/>
    <w:rsid w:val="004804AB"/>
    <w:rsid w:val="0048140E"/>
    <w:rsid w:val="00481B0B"/>
    <w:rsid w:val="00481D9C"/>
    <w:rsid w:val="004825AE"/>
    <w:rsid w:val="00482905"/>
    <w:rsid w:val="00482964"/>
    <w:rsid w:val="00483144"/>
    <w:rsid w:val="004833E5"/>
    <w:rsid w:val="0048366D"/>
    <w:rsid w:val="004836A1"/>
    <w:rsid w:val="004836AB"/>
    <w:rsid w:val="00483798"/>
    <w:rsid w:val="00483A08"/>
    <w:rsid w:val="00483B16"/>
    <w:rsid w:val="004849E0"/>
    <w:rsid w:val="00484A9D"/>
    <w:rsid w:val="00484D1E"/>
    <w:rsid w:val="00484D52"/>
    <w:rsid w:val="00485235"/>
    <w:rsid w:val="0048545C"/>
    <w:rsid w:val="00485465"/>
    <w:rsid w:val="00485511"/>
    <w:rsid w:val="004857CD"/>
    <w:rsid w:val="00485A6C"/>
    <w:rsid w:val="00485A95"/>
    <w:rsid w:val="0048684C"/>
    <w:rsid w:val="00486FAF"/>
    <w:rsid w:val="00486FB8"/>
    <w:rsid w:val="00487409"/>
    <w:rsid w:val="00487BF8"/>
    <w:rsid w:val="00487EED"/>
    <w:rsid w:val="0049034A"/>
    <w:rsid w:val="004905DA"/>
    <w:rsid w:val="00490765"/>
    <w:rsid w:val="00491051"/>
    <w:rsid w:val="0049118C"/>
    <w:rsid w:val="004911BA"/>
    <w:rsid w:val="004917DC"/>
    <w:rsid w:val="004918D5"/>
    <w:rsid w:val="00491CDA"/>
    <w:rsid w:val="00491CEA"/>
    <w:rsid w:val="004920F8"/>
    <w:rsid w:val="0049220B"/>
    <w:rsid w:val="004922BE"/>
    <w:rsid w:val="00492F1B"/>
    <w:rsid w:val="00493429"/>
    <w:rsid w:val="004934AE"/>
    <w:rsid w:val="004938E1"/>
    <w:rsid w:val="0049398B"/>
    <w:rsid w:val="004943A3"/>
    <w:rsid w:val="00494677"/>
    <w:rsid w:val="0049474E"/>
    <w:rsid w:val="004947B6"/>
    <w:rsid w:val="00494ADF"/>
    <w:rsid w:val="004953E0"/>
    <w:rsid w:val="004954B3"/>
    <w:rsid w:val="00495527"/>
    <w:rsid w:val="00495A0E"/>
    <w:rsid w:val="00495A22"/>
    <w:rsid w:val="00495D8C"/>
    <w:rsid w:val="00496018"/>
    <w:rsid w:val="004961F2"/>
    <w:rsid w:val="00496409"/>
    <w:rsid w:val="0049662F"/>
    <w:rsid w:val="004969A2"/>
    <w:rsid w:val="00496F19"/>
    <w:rsid w:val="004A0BC4"/>
    <w:rsid w:val="004A17C9"/>
    <w:rsid w:val="004A19E7"/>
    <w:rsid w:val="004A207C"/>
    <w:rsid w:val="004A21EE"/>
    <w:rsid w:val="004A26D7"/>
    <w:rsid w:val="004A26DE"/>
    <w:rsid w:val="004A27F4"/>
    <w:rsid w:val="004A2C34"/>
    <w:rsid w:val="004A2F6C"/>
    <w:rsid w:val="004A301F"/>
    <w:rsid w:val="004A3311"/>
    <w:rsid w:val="004A3AA9"/>
    <w:rsid w:val="004A3D99"/>
    <w:rsid w:val="004A40A0"/>
    <w:rsid w:val="004A42BD"/>
    <w:rsid w:val="004A42E0"/>
    <w:rsid w:val="004A486C"/>
    <w:rsid w:val="004A48D5"/>
    <w:rsid w:val="004A4C69"/>
    <w:rsid w:val="004A4E42"/>
    <w:rsid w:val="004A50CB"/>
    <w:rsid w:val="004A51F7"/>
    <w:rsid w:val="004A5315"/>
    <w:rsid w:val="004A5E8D"/>
    <w:rsid w:val="004A6006"/>
    <w:rsid w:val="004A6087"/>
    <w:rsid w:val="004A627C"/>
    <w:rsid w:val="004A63D2"/>
    <w:rsid w:val="004A64A2"/>
    <w:rsid w:val="004A67C1"/>
    <w:rsid w:val="004A68B7"/>
    <w:rsid w:val="004A68C7"/>
    <w:rsid w:val="004A6B27"/>
    <w:rsid w:val="004A6CF5"/>
    <w:rsid w:val="004A70A8"/>
    <w:rsid w:val="004A73D9"/>
    <w:rsid w:val="004A760E"/>
    <w:rsid w:val="004A7ABA"/>
    <w:rsid w:val="004A7B6E"/>
    <w:rsid w:val="004A7F7E"/>
    <w:rsid w:val="004B02CE"/>
    <w:rsid w:val="004B08DE"/>
    <w:rsid w:val="004B0974"/>
    <w:rsid w:val="004B0C86"/>
    <w:rsid w:val="004B0E6B"/>
    <w:rsid w:val="004B1275"/>
    <w:rsid w:val="004B1AE7"/>
    <w:rsid w:val="004B1B8F"/>
    <w:rsid w:val="004B1C04"/>
    <w:rsid w:val="004B1EE9"/>
    <w:rsid w:val="004B2610"/>
    <w:rsid w:val="004B2735"/>
    <w:rsid w:val="004B2BB7"/>
    <w:rsid w:val="004B2C9B"/>
    <w:rsid w:val="004B2CAC"/>
    <w:rsid w:val="004B2E19"/>
    <w:rsid w:val="004B30DA"/>
    <w:rsid w:val="004B32B9"/>
    <w:rsid w:val="004B3A21"/>
    <w:rsid w:val="004B3C30"/>
    <w:rsid w:val="004B4218"/>
    <w:rsid w:val="004B461F"/>
    <w:rsid w:val="004B5242"/>
    <w:rsid w:val="004B5577"/>
    <w:rsid w:val="004B5C50"/>
    <w:rsid w:val="004B5CC4"/>
    <w:rsid w:val="004B5F5D"/>
    <w:rsid w:val="004B691D"/>
    <w:rsid w:val="004B6D08"/>
    <w:rsid w:val="004B70BD"/>
    <w:rsid w:val="004B71AE"/>
    <w:rsid w:val="004B7981"/>
    <w:rsid w:val="004B7AF4"/>
    <w:rsid w:val="004B7E14"/>
    <w:rsid w:val="004C003C"/>
    <w:rsid w:val="004C0129"/>
    <w:rsid w:val="004C04FA"/>
    <w:rsid w:val="004C0830"/>
    <w:rsid w:val="004C08D4"/>
    <w:rsid w:val="004C1166"/>
    <w:rsid w:val="004C1528"/>
    <w:rsid w:val="004C15E6"/>
    <w:rsid w:val="004C245F"/>
    <w:rsid w:val="004C250D"/>
    <w:rsid w:val="004C295E"/>
    <w:rsid w:val="004C2B03"/>
    <w:rsid w:val="004C2C40"/>
    <w:rsid w:val="004C2EAC"/>
    <w:rsid w:val="004C31BF"/>
    <w:rsid w:val="004C325C"/>
    <w:rsid w:val="004C3480"/>
    <w:rsid w:val="004C3E05"/>
    <w:rsid w:val="004C3EF1"/>
    <w:rsid w:val="004C3F36"/>
    <w:rsid w:val="004C3FBA"/>
    <w:rsid w:val="004C466F"/>
    <w:rsid w:val="004C4721"/>
    <w:rsid w:val="004C484B"/>
    <w:rsid w:val="004C4FFA"/>
    <w:rsid w:val="004C5FF1"/>
    <w:rsid w:val="004C6023"/>
    <w:rsid w:val="004C612B"/>
    <w:rsid w:val="004C61AB"/>
    <w:rsid w:val="004C6250"/>
    <w:rsid w:val="004C66B7"/>
    <w:rsid w:val="004C6D69"/>
    <w:rsid w:val="004C6F6A"/>
    <w:rsid w:val="004C7000"/>
    <w:rsid w:val="004C7031"/>
    <w:rsid w:val="004C732E"/>
    <w:rsid w:val="004C74E7"/>
    <w:rsid w:val="004C7F5F"/>
    <w:rsid w:val="004D046F"/>
    <w:rsid w:val="004D0632"/>
    <w:rsid w:val="004D09DD"/>
    <w:rsid w:val="004D10AF"/>
    <w:rsid w:val="004D122A"/>
    <w:rsid w:val="004D1408"/>
    <w:rsid w:val="004D15F2"/>
    <w:rsid w:val="004D1892"/>
    <w:rsid w:val="004D1B83"/>
    <w:rsid w:val="004D1C89"/>
    <w:rsid w:val="004D23A3"/>
    <w:rsid w:val="004D2BAA"/>
    <w:rsid w:val="004D2BB4"/>
    <w:rsid w:val="004D2DAE"/>
    <w:rsid w:val="004D2F7A"/>
    <w:rsid w:val="004D329D"/>
    <w:rsid w:val="004D3321"/>
    <w:rsid w:val="004D3BA6"/>
    <w:rsid w:val="004D4471"/>
    <w:rsid w:val="004D4490"/>
    <w:rsid w:val="004D45C1"/>
    <w:rsid w:val="004D4752"/>
    <w:rsid w:val="004D49A8"/>
    <w:rsid w:val="004D4A47"/>
    <w:rsid w:val="004D4E5A"/>
    <w:rsid w:val="004D5345"/>
    <w:rsid w:val="004D5913"/>
    <w:rsid w:val="004D595C"/>
    <w:rsid w:val="004D59BB"/>
    <w:rsid w:val="004D5A59"/>
    <w:rsid w:val="004D5B4A"/>
    <w:rsid w:val="004D5CAF"/>
    <w:rsid w:val="004D60C7"/>
    <w:rsid w:val="004D6999"/>
    <w:rsid w:val="004D6D00"/>
    <w:rsid w:val="004D6F0A"/>
    <w:rsid w:val="004D71EA"/>
    <w:rsid w:val="004D72FC"/>
    <w:rsid w:val="004D75D7"/>
    <w:rsid w:val="004D76AD"/>
    <w:rsid w:val="004D7ACE"/>
    <w:rsid w:val="004D7B89"/>
    <w:rsid w:val="004D7D52"/>
    <w:rsid w:val="004E0452"/>
    <w:rsid w:val="004E0500"/>
    <w:rsid w:val="004E05A9"/>
    <w:rsid w:val="004E06B7"/>
    <w:rsid w:val="004E0946"/>
    <w:rsid w:val="004E0A3D"/>
    <w:rsid w:val="004E0A6B"/>
    <w:rsid w:val="004E10F6"/>
    <w:rsid w:val="004E1C79"/>
    <w:rsid w:val="004E1CCA"/>
    <w:rsid w:val="004E2121"/>
    <w:rsid w:val="004E2CAE"/>
    <w:rsid w:val="004E2CE2"/>
    <w:rsid w:val="004E328C"/>
    <w:rsid w:val="004E3F23"/>
    <w:rsid w:val="004E44BA"/>
    <w:rsid w:val="004E44DF"/>
    <w:rsid w:val="004E4762"/>
    <w:rsid w:val="004E47F8"/>
    <w:rsid w:val="004E4BDF"/>
    <w:rsid w:val="004E4D02"/>
    <w:rsid w:val="004E5073"/>
    <w:rsid w:val="004E5488"/>
    <w:rsid w:val="004E57DF"/>
    <w:rsid w:val="004E5CF8"/>
    <w:rsid w:val="004E5D9F"/>
    <w:rsid w:val="004E5E54"/>
    <w:rsid w:val="004E6122"/>
    <w:rsid w:val="004E6177"/>
    <w:rsid w:val="004E6229"/>
    <w:rsid w:val="004E624B"/>
    <w:rsid w:val="004E62B2"/>
    <w:rsid w:val="004E637C"/>
    <w:rsid w:val="004E66C7"/>
    <w:rsid w:val="004E6AC3"/>
    <w:rsid w:val="004E6E87"/>
    <w:rsid w:val="004E7665"/>
    <w:rsid w:val="004E795B"/>
    <w:rsid w:val="004E7A83"/>
    <w:rsid w:val="004E7C9B"/>
    <w:rsid w:val="004F00FA"/>
    <w:rsid w:val="004F0176"/>
    <w:rsid w:val="004F01FA"/>
    <w:rsid w:val="004F0363"/>
    <w:rsid w:val="004F048D"/>
    <w:rsid w:val="004F05A0"/>
    <w:rsid w:val="004F05F7"/>
    <w:rsid w:val="004F0A5A"/>
    <w:rsid w:val="004F0B81"/>
    <w:rsid w:val="004F0FB6"/>
    <w:rsid w:val="004F1A09"/>
    <w:rsid w:val="004F1EA8"/>
    <w:rsid w:val="004F2307"/>
    <w:rsid w:val="004F2464"/>
    <w:rsid w:val="004F2603"/>
    <w:rsid w:val="004F273E"/>
    <w:rsid w:val="004F2777"/>
    <w:rsid w:val="004F2FE5"/>
    <w:rsid w:val="004F319C"/>
    <w:rsid w:val="004F31B8"/>
    <w:rsid w:val="004F32A8"/>
    <w:rsid w:val="004F3418"/>
    <w:rsid w:val="004F382C"/>
    <w:rsid w:val="004F3F8A"/>
    <w:rsid w:val="004F4155"/>
    <w:rsid w:val="004F4490"/>
    <w:rsid w:val="004F4AFC"/>
    <w:rsid w:val="004F4CC3"/>
    <w:rsid w:val="004F515E"/>
    <w:rsid w:val="004F5186"/>
    <w:rsid w:val="004F55D5"/>
    <w:rsid w:val="004F570F"/>
    <w:rsid w:val="004F5B08"/>
    <w:rsid w:val="004F5F92"/>
    <w:rsid w:val="004F63F3"/>
    <w:rsid w:val="004F65CB"/>
    <w:rsid w:val="004F679E"/>
    <w:rsid w:val="004F67A2"/>
    <w:rsid w:val="004F67AC"/>
    <w:rsid w:val="004F6E52"/>
    <w:rsid w:val="004F6E91"/>
    <w:rsid w:val="004F70BC"/>
    <w:rsid w:val="004F7956"/>
    <w:rsid w:val="004F7BED"/>
    <w:rsid w:val="004F7CCF"/>
    <w:rsid w:val="005001EB"/>
    <w:rsid w:val="00500329"/>
    <w:rsid w:val="0050046A"/>
    <w:rsid w:val="005004D2"/>
    <w:rsid w:val="00500B4A"/>
    <w:rsid w:val="00500DC9"/>
    <w:rsid w:val="00500EB5"/>
    <w:rsid w:val="0050112A"/>
    <w:rsid w:val="00501245"/>
    <w:rsid w:val="0050133C"/>
    <w:rsid w:val="0050151E"/>
    <w:rsid w:val="00501931"/>
    <w:rsid w:val="0050240B"/>
    <w:rsid w:val="00502554"/>
    <w:rsid w:val="005025AC"/>
    <w:rsid w:val="005039D8"/>
    <w:rsid w:val="00503DEB"/>
    <w:rsid w:val="00503E5F"/>
    <w:rsid w:val="0050421B"/>
    <w:rsid w:val="00504676"/>
    <w:rsid w:val="0050483B"/>
    <w:rsid w:val="00504905"/>
    <w:rsid w:val="00504A0A"/>
    <w:rsid w:val="00504AD1"/>
    <w:rsid w:val="00504E1B"/>
    <w:rsid w:val="0050502D"/>
    <w:rsid w:val="0050514C"/>
    <w:rsid w:val="0050524B"/>
    <w:rsid w:val="00505465"/>
    <w:rsid w:val="00505670"/>
    <w:rsid w:val="00505CC8"/>
    <w:rsid w:val="00505E2D"/>
    <w:rsid w:val="0050676B"/>
    <w:rsid w:val="005068E7"/>
    <w:rsid w:val="00506932"/>
    <w:rsid w:val="00506B1A"/>
    <w:rsid w:val="00506E3A"/>
    <w:rsid w:val="00506FA8"/>
    <w:rsid w:val="0050701E"/>
    <w:rsid w:val="005072F9"/>
    <w:rsid w:val="0050785D"/>
    <w:rsid w:val="005079B3"/>
    <w:rsid w:val="00507A6C"/>
    <w:rsid w:val="00507AA7"/>
    <w:rsid w:val="00507D84"/>
    <w:rsid w:val="00510314"/>
    <w:rsid w:val="00510331"/>
    <w:rsid w:val="00510D17"/>
    <w:rsid w:val="00510E8D"/>
    <w:rsid w:val="00510FF5"/>
    <w:rsid w:val="005110E3"/>
    <w:rsid w:val="005112A3"/>
    <w:rsid w:val="005114FE"/>
    <w:rsid w:val="00511544"/>
    <w:rsid w:val="005117C6"/>
    <w:rsid w:val="00511CA3"/>
    <w:rsid w:val="00511FDD"/>
    <w:rsid w:val="00512284"/>
    <w:rsid w:val="005125E1"/>
    <w:rsid w:val="0051275C"/>
    <w:rsid w:val="0051279E"/>
    <w:rsid w:val="00512F5D"/>
    <w:rsid w:val="005136E4"/>
    <w:rsid w:val="005149E0"/>
    <w:rsid w:val="00514FC3"/>
    <w:rsid w:val="00515006"/>
    <w:rsid w:val="005150C7"/>
    <w:rsid w:val="005150D4"/>
    <w:rsid w:val="00515256"/>
    <w:rsid w:val="00516D28"/>
    <w:rsid w:val="00516E34"/>
    <w:rsid w:val="005177F7"/>
    <w:rsid w:val="00520416"/>
    <w:rsid w:val="005204B3"/>
    <w:rsid w:val="005208D7"/>
    <w:rsid w:val="00521705"/>
    <w:rsid w:val="00521CA1"/>
    <w:rsid w:val="00521F89"/>
    <w:rsid w:val="00522018"/>
    <w:rsid w:val="00522512"/>
    <w:rsid w:val="00522567"/>
    <w:rsid w:val="00522579"/>
    <w:rsid w:val="00522A84"/>
    <w:rsid w:val="00522F64"/>
    <w:rsid w:val="005232DE"/>
    <w:rsid w:val="00523600"/>
    <w:rsid w:val="00523941"/>
    <w:rsid w:val="005250F6"/>
    <w:rsid w:val="00525139"/>
    <w:rsid w:val="005251AD"/>
    <w:rsid w:val="00525300"/>
    <w:rsid w:val="005255E7"/>
    <w:rsid w:val="005256EA"/>
    <w:rsid w:val="0052590E"/>
    <w:rsid w:val="00525983"/>
    <w:rsid w:val="00525B65"/>
    <w:rsid w:val="00525C11"/>
    <w:rsid w:val="00525E4D"/>
    <w:rsid w:val="0052603B"/>
    <w:rsid w:val="0052625B"/>
    <w:rsid w:val="00526588"/>
    <w:rsid w:val="00526881"/>
    <w:rsid w:val="00526BFF"/>
    <w:rsid w:val="00526FB2"/>
    <w:rsid w:val="005275B2"/>
    <w:rsid w:val="0052767E"/>
    <w:rsid w:val="005276CA"/>
    <w:rsid w:val="005279AB"/>
    <w:rsid w:val="00527A8B"/>
    <w:rsid w:val="00527C9B"/>
    <w:rsid w:val="00527E53"/>
    <w:rsid w:val="00530185"/>
    <w:rsid w:val="00530A3A"/>
    <w:rsid w:val="00530B39"/>
    <w:rsid w:val="00530D5F"/>
    <w:rsid w:val="0053179B"/>
    <w:rsid w:val="005318A1"/>
    <w:rsid w:val="005318BC"/>
    <w:rsid w:val="00531A78"/>
    <w:rsid w:val="00531DEE"/>
    <w:rsid w:val="00531FA9"/>
    <w:rsid w:val="0053219A"/>
    <w:rsid w:val="00532AC3"/>
    <w:rsid w:val="0053338C"/>
    <w:rsid w:val="0053375F"/>
    <w:rsid w:val="00533A83"/>
    <w:rsid w:val="00533F4C"/>
    <w:rsid w:val="00533FBB"/>
    <w:rsid w:val="005346D8"/>
    <w:rsid w:val="0053481D"/>
    <w:rsid w:val="005349CD"/>
    <w:rsid w:val="005349E0"/>
    <w:rsid w:val="00534A6E"/>
    <w:rsid w:val="00534C70"/>
    <w:rsid w:val="00534E40"/>
    <w:rsid w:val="00534FFA"/>
    <w:rsid w:val="005350C8"/>
    <w:rsid w:val="005352C6"/>
    <w:rsid w:val="005352D4"/>
    <w:rsid w:val="0053555F"/>
    <w:rsid w:val="005357A1"/>
    <w:rsid w:val="00535B21"/>
    <w:rsid w:val="0053631A"/>
    <w:rsid w:val="005363A8"/>
    <w:rsid w:val="005369A6"/>
    <w:rsid w:val="00536D82"/>
    <w:rsid w:val="00536DBE"/>
    <w:rsid w:val="005370AB"/>
    <w:rsid w:val="005371D9"/>
    <w:rsid w:val="00537435"/>
    <w:rsid w:val="0053753C"/>
    <w:rsid w:val="005375DE"/>
    <w:rsid w:val="00537BC0"/>
    <w:rsid w:val="00537F6D"/>
    <w:rsid w:val="00537FEB"/>
    <w:rsid w:val="00540117"/>
    <w:rsid w:val="005401FE"/>
    <w:rsid w:val="005402AB"/>
    <w:rsid w:val="005406E4"/>
    <w:rsid w:val="00540ADC"/>
    <w:rsid w:val="005410EE"/>
    <w:rsid w:val="00541291"/>
    <w:rsid w:val="00541321"/>
    <w:rsid w:val="00541424"/>
    <w:rsid w:val="00541899"/>
    <w:rsid w:val="00542163"/>
    <w:rsid w:val="00542563"/>
    <w:rsid w:val="005425ED"/>
    <w:rsid w:val="00543528"/>
    <w:rsid w:val="00543A1D"/>
    <w:rsid w:val="00543FB2"/>
    <w:rsid w:val="005444AE"/>
    <w:rsid w:val="005449C1"/>
    <w:rsid w:val="00544C9B"/>
    <w:rsid w:val="00545309"/>
    <w:rsid w:val="00545DBD"/>
    <w:rsid w:val="005463F2"/>
    <w:rsid w:val="00547CF5"/>
    <w:rsid w:val="005509E8"/>
    <w:rsid w:val="00550D01"/>
    <w:rsid w:val="00550D05"/>
    <w:rsid w:val="00551132"/>
    <w:rsid w:val="0055164C"/>
    <w:rsid w:val="00551D6A"/>
    <w:rsid w:val="00551EEE"/>
    <w:rsid w:val="005527C6"/>
    <w:rsid w:val="00552DB4"/>
    <w:rsid w:val="00552E51"/>
    <w:rsid w:val="00553023"/>
    <w:rsid w:val="00553185"/>
    <w:rsid w:val="005538A2"/>
    <w:rsid w:val="00553AA1"/>
    <w:rsid w:val="00554091"/>
    <w:rsid w:val="0055430C"/>
    <w:rsid w:val="00554336"/>
    <w:rsid w:val="0055479A"/>
    <w:rsid w:val="005547D3"/>
    <w:rsid w:val="00554ABF"/>
    <w:rsid w:val="00554F59"/>
    <w:rsid w:val="005552BD"/>
    <w:rsid w:val="005554BE"/>
    <w:rsid w:val="00555504"/>
    <w:rsid w:val="0055583B"/>
    <w:rsid w:val="0055615D"/>
    <w:rsid w:val="00556502"/>
    <w:rsid w:val="00556A9F"/>
    <w:rsid w:val="00556CBE"/>
    <w:rsid w:val="00556E74"/>
    <w:rsid w:val="00556EAA"/>
    <w:rsid w:val="005570AD"/>
    <w:rsid w:val="005574D0"/>
    <w:rsid w:val="005579B6"/>
    <w:rsid w:val="00557AB6"/>
    <w:rsid w:val="00557C4B"/>
    <w:rsid w:val="0056053A"/>
    <w:rsid w:val="005605D8"/>
    <w:rsid w:val="00560A17"/>
    <w:rsid w:val="00560AEB"/>
    <w:rsid w:val="00560CFF"/>
    <w:rsid w:val="005612D1"/>
    <w:rsid w:val="0056151C"/>
    <w:rsid w:val="00561CC9"/>
    <w:rsid w:val="00561D26"/>
    <w:rsid w:val="00561D64"/>
    <w:rsid w:val="00561F8F"/>
    <w:rsid w:val="00562101"/>
    <w:rsid w:val="0056272C"/>
    <w:rsid w:val="0056275F"/>
    <w:rsid w:val="00562B49"/>
    <w:rsid w:val="00562F06"/>
    <w:rsid w:val="00563633"/>
    <w:rsid w:val="00563E41"/>
    <w:rsid w:val="00564046"/>
    <w:rsid w:val="005640B4"/>
    <w:rsid w:val="00564268"/>
    <w:rsid w:val="00564309"/>
    <w:rsid w:val="00564402"/>
    <w:rsid w:val="0056446F"/>
    <w:rsid w:val="0056451C"/>
    <w:rsid w:val="005645C4"/>
    <w:rsid w:val="005647FF"/>
    <w:rsid w:val="00564821"/>
    <w:rsid w:val="00564A7F"/>
    <w:rsid w:val="00564B8B"/>
    <w:rsid w:val="00564D3E"/>
    <w:rsid w:val="00564E85"/>
    <w:rsid w:val="005651B1"/>
    <w:rsid w:val="0056530B"/>
    <w:rsid w:val="00565C0A"/>
    <w:rsid w:val="00565C1E"/>
    <w:rsid w:val="00565FFB"/>
    <w:rsid w:val="005661F1"/>
    <w:rsid w:val="005663EB"/>
    <w:rsid w:val="005669AA"/>
    <w:rsid w:val="00566FF5"/>
    <w:rsid w:val="00567089"/>
    <w:rsid w:val="00567513"/>
    <w:rsid w:val="00567BCF"/>
    <w:rsid w:val="00567CF8"/>
    <w:rsid w:val="00567D0A"/>
    <w:rsid w:val="00570110"/>
    <w:rsid w:val="00570BD6"/>
    <w:rsid w:val="00570CA8"/>
    <w:rsid w:val="00570F09"/>
    <w:rsid w:val="005710F8"/>
    <w:rsid w:val="00571154"/>
    <w:rsid w:val="0057194F"/>
    <w:rsid w:val="00571F18"/>
    <w:rsid w:val="00571FDF"/>
    <w:rsid w:val="00572BFA"/>
    <w:rsid w:val="00573132"/>
    <w:rsid w:val="00573148"/>
    <w:rsid w:val="0057316D"/>
    <w:rsid w:val="005733E5"/>
    <w:rsid w:val="005736A6"/>
    <w:rsid w:val="00573712"/>
    <w:rsid w:val="00573A8E"/>
    <w:rsid w:val="00573DDB"/>
    <w:rsid w:val="005746A8"/>
    <w:rsid w:val="00574A0A"/>
    <w:rsid w:val="00575153"/>
    <w:rsid w:val="0057522C"/>
    <w:rsid w:val="00575F91"/>
    <w:rsid w:val="00576560"/>
    <w:rsid w:val="005768C2"/>
    <w:rsid w:val="00576C86"/>
    <w:rsid w:val="00576CEA"/>
    <w:rsid w:val="00576D26"/>
    <w:rsid w:val="005777C4"/>
    <w:rsid w:val="00577AF1"/>
    <w:rsid w:val="005809BB"/>
    <w:rsid w:val="005809C8"/>
    <w:rsid w:val="005809FB"/>
    <w:rsid w:val="00580C79"/>
    <w:rsid w:val="00580C9B"/>
    <w:rsid w:val="00580CD9"/>
    <w:rsid w:val="00580D3E"/>
    <w:rsid w:val="00580D9D"/>
    <w:rsid w:val="005818B5"/>
    <w:rsid w:val="00581C4F"/>
    <w:rsid w:val="00581F05"/>
    <w:rsid w:val="0058203D"/>
    <w:rsid w:val="00582068"/>
    <w:rsid w:val="00582142"/>
    <w:rsid w:val="00582927"/>
    <w:rsid w:val="00582DEC"/>
    <w:rsid w:val="005832F3"/>
    <w:rsid w:val="00583E73"/>
    <w:rsid w:val="00584810"/>
    <w:rsid w:val="005849A3"/>
    <w:rsid w:val="005854DE"/>
    <w:rsid w:val="0058567F"/>
    <w:rsid w:val="0058572E"/>
    <w:rsid w:val="005857C9"/>
    <w:rsid w:val="00585AF9"/>
    <w:rsid w:val="00585DAA"/>
    <w:rsid w:val="00586041"/>
    <w:rsid w:val="005860CC"/>
    <w:rsid w:val="00586180"/>
    <w:rsid w:val="00587026"/>
    <w:rsid w:val="00587A58"/>
    <w:rsid w:val="00590154"/>
    <w:rsid w:val="00590A1A"/>
    <w:rsid w:val="00591110"/>
    <w:rsid w:val="00591308"/>
    <w:rsid w:val="005913FF"/>
    <w:rsid w:val="005914AD"/>
    <w:rsid w:val="005919CE"/>
    <w:rsid w:val="005919EE"/>
    <w:rsid w:val="00591E7B"/>
    <w:rsid w:val="00591EB3"/>
    <w:rsid w:val="00591EE2"/>
    <w:rsid w:val="0059248B"/>
    <w:rsid w:val="005925C5"/>
    <w:rsid w:val="00592660"/>
    <w:rsid w:val="0059293D"/>
    <w:rsid w:val="00592DF6"/>
    <w:rsid w:val="00592FA4"/>
    <w:rsid w:val="005931A8"/>
    <w:rsid w:val="005937A9"/>
    <w:rsid w:val="00593D49"/>
    <w:rsid w:val="00594515"/>
    <w:rsid w:val="00594730"/>
    <w:rsid w:val="00594A0A"/>
    <w:rsid w:val="00594E28"/>
    <w:rsid w:val="005951AC"/>
    <w:rsid w:val="00595B6E"/>
    <w:rsid w:val="00595CC8"/>
    <w:rsid w:val="00595D3E"/>
    <w:rsid w:val="00595DAB"/>
    <w:rsid w:val="005960F5"/>
    <w:rsid w:val="0059669A"/>
    <w:rsid w:val="0059688D"/>
    <w:rsid w:val="00596AEF"/>
    <w:rsid w:val="00596BA7"/>
    <w:rsid w:val="00596C32"/>
    <w:rsid w:val="00596D13"/>
    <w:rsid w:val="00596F26"/>
    <w:rsid w:val="00596F72"/>
    <w:rsid w:val="0059702D"/>
    <w:rsid w:val="00597088"/>
    <w:rsid w:val="0059749A"/>
    <w:rsid w:val="00597567"/>
    <w:rsid w:val="005975B9"/>
    <w:rsid w:val="005978E1"/>
    <w:rsid w:val="00597B4E"/>
    <w:rsid w:val="005A00E6"/>
    <w:rsid w:val="005A00F9"/>
    <w:rsid w:val="005A037A"/>
    <w:rsid w:val="005A05F4"/>
    <w:rsid w:val="005A082D"/>
    <w:rsid w:val="005A08C9"/>
    <w:rsid w:val="005A0A40"/>
    <w:rsid w:val="005A16A0"/>
    <w:rsid w:val="005A1931"/>
    <w:rsid w:val="005A1953"/>
    <w:rsid w:val="005A1A55"/>
    <w:rsid w:val="005A1F35"/>
    <w:rsid w:val="005A238A"/>
    <w:rsid w:val="005A3BC4"/>
    <w:rsid w:val="005A3C3F"/>
    <w:rsid w:val="005A3FC6"/>
    <w:rsid w:val="005A4193"/>
    <w:rsid w:val="005A4263"/>
    <w:rsid w:val="005A452A"/>
    <w:rsid w:val="005A45C5"/>
    <w:rsid w:val="005A4C3E"/>
    <w:rsid w:val="005A5162"/>
    <w:rsid w:val="005A5480"/>
    <w:rsid w:val="005A5498"/>
    <w:rsid w:val="005A54D4"/>
    <w:rsid w:val="005A58FA"/>
    <w:rsid w:val="005A5E3D"/>
    <w:rsid w:val="005A60B7"/>
    <w:rsid w:val="005A6A0A"/>
    <w:rsid w:val="005A70BA"/>
    <w:rsid w:val="005A72A4"/>
    <w:rsid w:val="005A7668"/>
    <w:rsid w:val="005A7821"/>
    <w:rsid w:val="005A796B"/>
    <w:rsid w:val="005A7D73"/>
    <w:rsid w:val="005B01C5"/>
    <w:rsid w:val="005B0DC3"/>
    <w:rsid w:val="005B15FB"/>
    <w:rsid w:val="005B1C23"/>
    <w:rsid w:val="005B2342"/>
    <w:rsid w:val="005B261A"/>
    <w:rsid w:val="005B2815"/>
    <w:rsid w:val="005B2B6B"/>
    <w:rsid w:val="005B2BE4"/>
    <w:rsid w:val="005B2F27"/>
    <w:rsid w:val="005B3792"/>
    <w:rsid w:val="005B37FF"/>
    <w:rsid w:val="005B39F8"/>
    <w:rsid w:val="005B3AE4"/>
    <w:rsid w:val="005B3FE1"/>
    <w:rsid w:val="005B40EF"/>
    <w:rsid w:val="005B462B"/>
    <w:rsid w:val="005B479D"/>
    <w:rsid w:val="005B47E5"/>
    <w:rsid w:val="005B4A09"/>
    <w:rsid w:val="005B50AA"/>
    <w:rsid w:val="005B5160"/>
    <w:rsid w:val="005B5224"/>
    <w:rsid w:val="005B5270"/>
    <w:rsid w:val="005B5687"/>
    <w:rsid w:val="005B5AC0"/>
    <w:rsid w:val="005B5DE3"/>
    <w:rsid w:val="005B5E9B"/>
    <w:rsid w:val="005B62D1"/>
    <w:rsid w:val="005B6852"/>
    <w:rsid w:val="005B6A7A"/>
    <w:rsid w:val="005B6AE8"/>
    <w:rsid w:val="005B6E3E"/>
    <w:rsid w:val="005B6EEA"/>
    <w:rsid w:val="005B6F31"/>
    <w:rsid w:val="005B7123"/>
    <w:rsid w:val="005B78F2"/>
    <w:rsid w:val="005B7C3F"/>
    <w:rsid w:val="005B7C52"/>
    <w:rsid w:val="005B7D6E"/>
    <w:rsid w:val="005C06AD"/>
    <w:rsid w:val="005C0813"/>
    <w:rsid w:val="005C08A0"/>
    <w:rsid w:val="005C0980"/>
    <w:rsid w:val="005C0AB4"/>
    <w:rsid w:val="005C0C96"/>
    <w:rsid w:val="005C0ED2"/>
    <w:rsid w:val="005C1C99"/>
    <w:rsid w:val="005C209E"/>
    <w:rsid w:val="005C257C"/>
    <w:rsid w:val="005C2943"/>
    <w:rsid w:val="005C3224"/>
    <w:rsid w:val="005C334A"/>
    <w:rsid w:val="005C3776"/>
    <w:rsid w:val="005C382F"/>
    <w:rsid w:val="005C3B03"/>
    <w:rsid w:val="005C44E2"/>
    <w:rsid w:val="005C4A55"/>
    <w:rsid w:val="005C4B4F"/>
    <w:rsid w:val="005C4C21"/>
    <w:rsid w:val="005C52C5"/>
    <w:rsid w:val="005C5442"/>
    <w:rsid w:val="005C5C11"/>
    <w:rsid w:val="005C5D30"/>
    <w:rsid w:val="005C6086"/>
    <w:rsid w:val="005C61BE"/>
    <w:rsid w:val="005C630B"/>
    <w:rsid w:val="005C65D7"/>
    <w:rsid w:val="005C6707"/>
    <w:rsid w:val="005C67CF"/>
    <w:rsid w:val="005C68CF"/>
    <w:rsid w:val="005C6E84"/>
    <w:rsid w:val="005C77AF"/>
    <w:rsid w:val="005C7A43"/>
    <w:rsid w:val="005C7B50"/>
    <w:rsid w:val="005C7C1B"/>
    <w:rsid w:val="005C7C66"/>
    <w:rsid w:val="005D013E"/>
    <w:rsid w:val="005D0D6C"/>
    <w:rsid w:val="005D0F0A"/>
    <w:rsid w:val="005D1567"/>
    <w:rsid w:val="005D185F"/>
    <w:rsid w:val="005D1DDE"/>
    <w:rsid w:val="005D2029"/>
    <w:rsid w:val="005D2212"/>
    <w:rsid w:val="005D259E"/>
    <w:rsid w:val="005D25AB"/>
    <w:rsid w:val="005D25ED"/>
    <w:rsid w:val="005D2AD8"/>
    <w:rsid w:val="005D2BF8"/>
    <w:rsid w:val="005D39E0"/>
    <w:rsid w:val="005D44DF"/>
    <w:rsid w:val="005D4529"/>
    <w:rsid w:val="005D458C"/>
    <w:rsid w:val="005D4E94"/>
    <w:rsid w:val="005D4FD9"/>
    <w:rsid w:val="005D571B"/>
    <w:rsid w:val="005D5CA0"/>
    <w:rsid w:val="005D5F65"/>
    <w:rsid w:val="005D5FBF"/>
    <w:rsid w:val="005D61C3"/>
    <w:rsid w:val="005D6274"/>
    <w:rsid w:val="005D6678"/>
    <w:rsid w:val="005D7233"/>
    <w:rsid w:val="005D735E"/>
    <w:rsid w:val="005D7540"/>
    <w:rsid w:val="005D7AA4"/>
    <w:rsid w:val="005D7E56"/>
    <w:rsid w:val="005E0128"/>
    <w:rsid w:val="005E02A0"/>
    <w:rsid w:val="005E0467"/>
    <w:rsid w:val="005E0632"/>
    <w:rsid w:val="005E0740"/>
    <w:rsid w:val="005E0829"/>
    <w:rsid w:val="005E0FE8"/>
    <w:rsid w:val="005E0FED"/>
    <w:rsid w:val="005E1460"/>
    <w:rsid w:val="005E1584"/>
    <w:rsid w:val="005E1BFE"/>
    <w:rsid w:val="005E217D"/>
    <w:rsid w:val="005E227B"/>
    <w:rsid w:val="005E2297"/>
    <w:rsid w:val="005E2759"/>
    <w:rsid w:val="005E2778"/>
    <w:rsid w:val="005E2AB1"/>
    <w:rsid w:val="005E2AF9"/>
    <w:rsid w:val="005E2C07"/>
    <w:rsid w:val="005E2C62"/>
    <w:rsid w:val="005E2E7F"/>
    <w:rsid w:val="005E2F6A"/>
    <w:rsid w:val="005E2FA4"/>
    <w:rsid w:val="005E3674"/>
    <w:rsid w:val="005E38BD"/>
    <w:rsid w:val="005E3D9E"/>
    <w:rsid w:val="005E40B0"/>
    <w:rsid w:val="005E40B1"/>
    <w:rsid w:val="005E46AA"/>
    <w:rsid w:val="005E4AF2"/>
    <w:rsid w:val="005E4BE0"/>
    <w:rsid w:val="005E56AD"/>
    <w:rsid w:val="005E570B"/>
    <w:rsid w:val="005E5A61"/>
    <w:rsid w:val="005E5C42"/>
    <w:rsid w:val="005E6006"/>
    <w:rsid w:val="005E6181"/>
    <w:rsid w:val="005E66BD"/>
    <w:rsid w:val="005E69A1"/>
    <w:rsid w:val="005E70D3"/>
    <w:rsid w:val="005E7244"/>
    <w:rsid w:val="005E75A0"/>
    <w:rsid w:val="005E78F6"/>
    <w:rsid w:val="005E7ACD"/>
    <w:rsid w:val="005E7CA3"/>
    <w:rsid w:val="005F0188"/>
    <w:rsid w:val="005F0479"/>
    <w:rsid w:val="005F0860"/>
    <w:rsid w:val="005F0A6C"/>
    <w:rsid w:val="005F0A72"/>
    <w:rsid w:val="005F0D75"/>
    <w:rsid w:val="005F22B5"/>
    <w:rsid w:val="005F2327"/>
    <w:rsid w:val="005F236C"/>
    <w:rsid w:val="005F2E8F"/>
    <w:rsid w:val="005F2FD7"/>
    <w:rsid w:val="005F3529"/>
    <w:rsid w:val="005F3B6A"/>
    <w:rsid w:val="005F404E"/>
    <w:rsid w:val="005F41E4"/>
    <w:rsid w:val="005F436D"/>
    <w:rsid w:val="005F4589"/>
    <w:rsid w:val="005F4718"/>
    <w:rsid w:val="005F4924"/>
    <w:rsid w:val="005F4D65"/>
    <w:rsid w:val="005F4F0B"/>
    <w:rsid w:val="005F4F5B"/>
    <w:rsid w:val="005F51E7"/>
    <w:rsid w:val="005F54EE"/>
    <w:rsid w:val="005F574E"/>
    <w:rsid w:val="005F5B7C"/>
    <w:rsid w:val="005F61FD"/>
    <w:rsid w:val="005F64F2"/>
    <w:rsid w:val="005F66BC"/>
    <w:rsid w:val="005F6ED6"/>
    <w:rsid w:val="005F6F72"/>
    <w:rsid w:val="005F72DF"/>
    <w:rsid w:val="005F7468"/>
    <w:rsid w:val="005F7767"/>
    <w:rsid w:val="005F7867"/>
    <w:rsid w:val="005F7AD7"/>
    <w:rsid w:val="005F7B70"/>
    <w:rsid w:val="005F7DB1"/>
    <w:rsid w:val="00600565"/>
    <w:rsid w:val="00600B65"/>
    <w:rsid w:val="00600BA7"/>
    <w:rsid w:val="0060144A"/>
    <w:rsid w:val="00601990"/>
    <w:rsid w:val="00602FFD"/>
    <w:rsid w:val="0060362B"/>
    <w:rsid w:val="00603FAA"/>
    <w:rsid w:val="00603FCB"/>
    <w:rsid w:val="00604C8F"/>
    <w:rsid w:val="0060503E"/>
    <w:rsid w:val="006050C0"/>
    <w:rsid w:val="00605410"/>
    <w:rsid w:val="00605424"/>
    <w:rsid w:val="006054C1"/>
    <w:rsid w:val="00605F55"/>
    <w:rsid w:val="00606093"/>
    <w:rsid w:val="00606213"/>
    <w:rsid w:val="00606223"/>
    <w:rsid w:val="006062A2"/>
    <w:rsid w:val="00606D2B"/>
    <w:rsid w:val="00606F61"/>
    <w:rsid w:val="00607611"/>
    <w:rsid w:val="00607735"/>
    <w:rsid w:val="0060789E"/>
    <w:rsid w:val="00607BCC"/>
    <w:rsid w:val="00607D4C"/>
    <w:rsid w:val="00607DD5"/>
    <w:rsid w:val="0061008C"/>
    <w:rsid w:val="00610129"/>
    <w:rsid w:val="00610175"/>
    <w:rsid w:val="00610259"/>
    <w:rsid w:val="0061064C"/>
    <w:rsid w:val="0061093E"/>
    <w:rsid w:val="00610B5E"/>
    <w:rsid w:val="00610F7A"/>
    <w:rsid w:val="00610FBA"/>
    <w:rsid w:val="0061155E"/>
    <w:rsid w:val="006116BC"/>
    <w:rsid w:val="00611967"/>
    <w:rsid w:val="00611C95"/>
    <w:rsid w:val="00611D36"/>
    <w:rsid w:val="00611E0F"/>
    <w:rsid w:val="00611F64"/>
    <w:rsid w:val="006127AA"/>
    <w:rsid w:val="0061288B"/>
    <w:rsid w:val="00612EC0"/>
    <w:rsid w:val="00613390"/>
    <w:rsid w:val="00613805"/>
    <w:rsid w:val="00613836"/>
    <w:rsid w:val="00613920"/>
    <w:rsid w:val="00613B1C"/>
    <w:rsid w:val="00613D2F"/>
    <w:rsid w:val="00613EDE"/>
    <w:rsid w:val="00613F69"/>
    <w:rsid w:val="00613F99"/>
    <w:rsid w:val="00614134"/>
    <w:rsid w:val="00614548"/>
    <w:rsid w:val="00614B7C"/>
    <w:rsid w:val="00614BE5"/>
    <w:rsid w:val="00614C64"/>
    <w:rsid w:val="00614E7E"/>
    <w:rsid w:val="006151F0"/>
    <w:rsid w:val="00615929"/>
    <w:rsid w:val="00615A18"/>
    <w:rsid w:val="00615DC0"/>
    <w:rsid w:val="006162A3"/>
    <w:rsid w:val="00616735"/>
    <w:rsid w:val="00616C87"/>
    <w:rsid w:val="006177C5"/>
    <w:rsid w:val="0062040A"/>
    <w:rsid w:val="006207D6"/>
    <w:rsid w:val="006208C2"/>
    <w:rsid w:val="00620E67"/>
    <w:rsid w:val="00620E82"/>
    <w:rsid w:val="00621050"/>
    <w:rsid w:val="006210C8"/>
    <w:rsid w:val="006211DB"/>
    <w:rsid w:val="006213D1"/>
    <w:rsid w:val="0062195C"/>
    <w:rsid w:val="00621EFD"/>
    <w:rsid w:val="006228A2"/>
    <w:rsid w:val="00622A0B"/>
    <w:rsid w:val="00622AC4"/>
    <w:rsid w:val="00622B4E"/>
    <w:rsid w:val="00622C72"/>
    <w:rsid w:val="00622E71"/>
    <w:rsid w:val="00623923"/>
    <w:rsid w:val="00623EF0"/>
    <w:rsid w:val="006244FA"/>
    <w:rsid w:val="006249C2"/>
    <w:rsid w:val="00625042"/>
    <w:rsid w:val="0062536A"/>
    <w:rsid w:val="0062552C"/>
    <w:rsid w:val="006259CF"/>
    <w:rsid w:val="00625D3E"/>
    <w:rsid w:val="0062617D"/>
    <w:rsid w:val="00626323"/>
    <w:rsid w:val="0062633A"/>
    <w:rsid w:val="006263BB"/>
    <w:rsid w:val="006264C9"/>
    <w:rsid w:val="006271BF"/>
    <w:rsid w:val="006273D2"/>
    <w:rsid w:val="00627562"/>
    <w:rsid w:val="00627722"/>
    <w:rsid w:val="0062774D"/>
    <w:rsid w:val="00627ADF"/>
    <w:rsid w:val="00627DA6"/>
    <w:rsid w:val="00627F30"/>
    <w:rsid w:val="00627FA0"/>
    <w:rsid w:val="00630476"/>
    <w:rsid w:val="00630AEF"/>
    <w:rsid w:val="0063154A"/>
    <w:rsid w:val="0063155E"/>
    <w:rsid w:val="006315F1"/>
    <w:rsid w:val="0063193E"/>
    <w:rsid w:val="00631EC1"/>
    <w:rsid w:val="00631F5B"/>
    <w:rsid w:val="0063241D"/>
    <w:rsid w:val="00632944"/>
    <w:rsid w:val="0063294C"/>
    <w:rsid w:val="00632CC4"/>
    <w:rsid w:val="0063310A"/>
    <w:rsid w:val="00633440"/>
    <w:rsid w:val="00633CBC"/>
    <w:rsid w:val="00634231"/>
    <w:rsid w:val="00634DB2"/>
    <w:rsid w:val="00634F5A"/>
    <w:rsid w:val="0063514F"/>
    <w:rsid w:val="0063543B"/>
    <w:rsid w:val="00635578"/>
    <w:rsid w:val="0063562F"/>
    <w:rsid w:val="00635B3A"/>
    <w:rsid w:val="00635CAF"/>
    <w:rsid w:val="00636287"/>
    <w:rsid w:val="0063628E"/>
    <w:rsid w:val="00636BD4"/>
    <w:rsid w:val="00637148"/>
    <w:rsid w:val="006371A4"/>
    <w:rsid w:val="00637232"/>
    <w:rsid w:val="00637252"/>
    <w:rsid w:val="006373F2"/>
    <w:rsid w:val="00637433"/>
    <w:rsid w:val="006378D5"/>
    <w:rsid w:val="00637EFC"/>
    <w:rsid w:val="00637F58"/>
    <w:rsid w:val="0064038A"/>
    <w:rsid w:val="0064043F"/>
    <w:rsid w:val="00640490"/>
    <w:rsid w:val="006405D7"/>
    <w:rsid w:val="006408DE"/>
    <w:rsid w:val="00640D00"/>
    <w:rsid w:val="00640DDB"/>
    <w:rsid w:val="00640E21"/>
    <w:rsid w:val="00640F31"/>
    <w:rsid w:val="006416B2"/>
    <w:rsid w:val="00641872"/>
    <w:rsid w:val="00641AB4"/>
    <w:rsid w:val="00641EB0"/>
    <w:rsid w:val="00642412"/>
    <w:rsid w:val="0064243E"/>
    <w:rsid w:val="0064262F"/>
    <w:rsid w:val="00643037"/>
    <w:rsid w:val="00643137"/>
    <w:rsid w:val="006435E4"/>
    <w:rsid w:val="006436F7"/>
    <w:rsid w:val="0064385D"/>
    <w:rsid w:val="00643D41"/>
    <w:rsid w:val="00643F6D"/>
    <w:rsid w:val="00644013"/>
    <w:rsid w:val="00644146"/>
    <w:rsid w:val="0064464C"/>
    <w:rsid w:val="00645098"/>
    <w:rsid w:val="006458E8"/>
    <w:rsid w:val="00645CC8"/>
    <w:rsid w:val="006460AA"/>
    <w:rsid w:val="0064625F"/>
    <w:rsid w:val="00646289"/>
    <w:rsid w:val="00646AE6"/>
    <w:rsid w:val="0064706D"/>
    <w:rsid w:val="0064752C"/>
    <w:rsid w:val="006478E7"/>
    <w:rsid w:val="006479FB"/>
    <w:rsid w:val="00650281"/>
    <w:rsid w:val="00650762"/>
    <w:rsid w:val="00650A30"/>
    <w:rsid w:val="00650E2B"/>
    <w:rsid w:val="006512B4"/>
    <w:rsid w:val="006514A5"/>
    <w:rsid w:val="006515CF"/>
    <w:rsid w:val="0065179A"/>
    <w:rsid w:val="00651B40"/>
    <w:rsid w:val="00651C28"/>
    <w:rsid w:val="00651D65"/>
    <w:rsid w:val="0065208C"/>
    <w:rsid w:val="00652284"/>
    <w:rsid w:val="0065243D"/>
    <w:rsid w:val="006528F3"/>
    <w:rsid w:val="006534DE"/>
    <w:rsid w:val="0065358C"/>
    <w:rsid w:val="00653FC5"/>
    <w:rsid w:val="006540A9"/>
    <w:rsid w:val="00654383"/>
    <w:rsid w:val="006543B2"/>
    <w:rsid w:val="006545FE"/>
    <w:rsid w:val="0065499F"/>
    <w:rsid w:val="00654BB3"/>
    <w:rsid w:val="00654D8E"/>
    <w:rsid w:val="00654EA8"/>
    <w:rsid w:val="00655074"/>
    <w:rsid w:val="00655136"/>
    <w:rsid w:val="00655154"/>
    <w:rsid w:val="006554A4"/>
    <w:rsid w:val="006557E3"/>
    <w:rsid w:val="00655805"/>
    <w:rsid w:val="00655B13"/>
    <w:rsid w:val="00655B1D"/>
    <w:rsid w:val="00655C02"/>
    <w:rsid w:val="00655E2B"/>
    <w:rsid w:val="00657581"/>
    <w:rsid w:val="00657B75"/>
    <w:rsid w:val="00657B7C"/>
    <w:rsid w:val="00657D9A"/>
    <w:rsid w:val="00660B36"/>
    <w:rsid w:val="00660B59"/>
    <w:rsid w:val="00660B7F"/>
    <w:rsid w:val="006611C5"/>
    <w:rsid w:val="006625D1"/>
    <w:rsid w:val="006629EF"/>
    <w:rsid w:val="0066303C"/>
    <w:rsid w:val="006634E5"/>
    <w:rsid w:val="006635E2"/>
    <w:rsid w:val="0066408F"/>
    <w:rsid w:val="00664174"/>
    <w:rsid w:val="0066417B"/>
    <w:rsid w:val="006645B1"/>
    <w:rsid w:val="0066466F"/>
    <w:rsid w:val="00664988"/>
    <w:rsid w:val="00664BC1"/>
    <w:rsid w:val="00664C8B"/>
    <w:rsid w:val="00664D3C"/>
    <w:rsid w:val="00664F78"/>
    <w:rsid w:val="00665715"/>
    <w:rsid w:val="0066586A"/>
    <w:rsid w:val="00665D9C"/>
    <w:rsid w:val="00666241"/>
    <w:rsid w:val="0066639E"/>
    <w:rsid w:val="006666F1"/>
    <w:rsid w:val="00666D28"/>
    <w:rsid w:val="00666D61"/>
    <w:rsid w:val="00666F66"/>
    <w:rsid w:val="00667C6F"/>
    <w:rsid w:val="00667CE0"/>
    <w:rsid w:val="006706B4"/>
    <w:rsid w:val="0067097D"/>
    <w:rsid w:val="00670E43"/>
    <w:rsid w:val="00670EBF"/>
    <w:rsid w:val="00671056"/>
    <w:rsid w:val="006716A6"/>
    <w:rsid w:val="006716AD"/>
    <w:rsid w:val="006716F1"/>
    <w:rsid w:val="00671B28"/>
    <w:rsid w:val="00671BEA"/>
    <w:rsid w:val="006726F6"/>
    <w:rsid w:val="00672732"/>
    <w:rsid w:val="00672733"/>
    <w:rsid w:val="00673541"/>
    <w:rsid w:val="0067361F"/>
    <w:rsid w:val="0067366B"/>
    <w:rsid w:val="006738B8"/>
    <w:rsid w:val="00673A8D"/>
    <w:rsid w:val="00673C29"/>
    <w:rsid w:val="00673D4A"/>
    <w:rsid w:val="00674122"/>
    <w:rsid w:val="00674229"/>
    <w:rsid w:val="0067471F"/>
    <w:rsid w:val="0067478E"/>
    <w:rsid w:val="006747F8"/>
    <w:rsid w:val="0067488A"/>
    <w:rsid w:val="00674A15"/>
    <w:rsid w:val="00674A53"/>
    <w:rsid w:val="006750E1"/>
    <w:rsid w:val="00675E5C"/>
    <w:rsid w:val="006766F1"/>
    <w:rsid w:val="00676F8D"/>
    <w:rsid w:val="0067729A"/>
    <w:rsid w:val="00677761"/>
    <w:rsid w:val="00677984"/>
    <w:rsid w:val="00677B56"/>
    <w:rsid w:val="00677C44"/>
    <w:rsid w:val="00677FD9"/>
    <w:rsid w:val="0068079B"/>
    <w:rsid w:val="006810DC"/>
    <w:rsid w:val="006811E5"/>
    <w:rsid w:val="006816D1"/>
    <w:rsid w:val="00681DF4"/>
    <w:rsid w:val="00682080"/>
    <w:rsid w:val="00682089"/>
    <w:rsid w:val="00682160"/>
    <w:rsid w:val="00682251"/>
    <w:rsid w:val="006822B7"/>
    <w:rsid w:val="0068238E"/>
    <w:rsid w:val="00682451"/>
    <w:rsid w:val="006825F8"/>
    <w:rsid w:val="00682750"/>
    <w:rsid w:val="00682880"/>
    <w:rsid w:val="006828DC"/>
    <w:rsid w:val="00682AB5"/>
    <w:rsid w:val="00682D25"/>
    <w:rsid w:val="00683A25"/>
    <w:rsid w:val="00683B9D"/>
    <w:rsid w:val="00683DBB"/>
    <w:rsid w:val="006840C3"/>
    <w:rsid w:val="00684621"/>
    <w:rsid w:val="00684779"/>
    <w:rsid w:val="0068489C"/>
    <w:rsid w:val="006849B0"/>
    <w:rsid w:val="00684A0C"/>
    <w:rsid w:val="00684BB1"/>
    <w:rsid w:val="00684E46"/>
    <w:rsid w:val="00684F21"/>
    <w:rsid w:val="00684F26"/>
    <w:rsid w:val="00685148"/>
    <w:rsid w:val="006856F1"/>
    <w:rsid w:val="006858CC"/>
    <w:rsid w:val="00685DB3"/>
    <w:rsid w:val="006860C9"/>
    <w:rsid w:val="00686B7A"/>
    <w:rsid w:val="00686B7E"/>
    <w:rsid w:val="00686B82"/>
    <w:rsid w:val="00686CAD"/>
    <w:rsid w:val="00686DA5"/>
    <w:rsid w:val="00686F32"/>
    <w:rsid w:val="00686F7E"/>
    <w:rsid w:val="00687200"/>
    <w:rsid w:val="0068731B"/>
    <w:rsid w:val="006873A2"/>
    <w:rsid w:val="006873F8"/>
    <w:rsid w:val="0068765C"/>
    <w:rsid w:val="00687E3A"/>
    <w:rsid w:val="006902D8"/>
    <w:rsid w:val="0069049F"/>
    <w:rsid w:val="006904A8"/>
    <w:rsid w:val="0069055D"/>
    <w:rsid w:val="006905FA"/>
    <w:rsid w:val="00690601"/>
    <w:rsid w:val="0069078A"/>
    <w:rsid w:val="006916AD"/>
    <w:rsid w:val="00691A8A"/>
    <w:rsid w:val="00691FB6"/>
    <w:rsid w:val="0069281E"/>
    <w:rsid w:val="00692B87"/>
    <w:rsid w:val="00692C22"/>
    <w:rsid w:val="006930C0"/>
    <w:rsid w:val="006936F7"/>
    <w:rsid w:val="00693981"/>
    <w:rsid w:val="00693A6E"/>
    <w:rsid w:val="00693DB4"/>
    <w:rsid w:val="00694B69"/>
    <w:rsid w:val="00695694"/>
    <w:rsid w:val="006956C5"/>
    <w:rsid w:val="00695860"/>
    <w:rsid w:val="00695F28"/>
    <w:rsid w:val="0069625D"/>
    <w:rsid w:val="00696CC1"/>
    <w:rsid w:val="00696D00"/>
    <w:rsid w:val="00697C12"/>
    <w:rsid w:val="00697DD9"/>
    <w:rsid w:val="006A0299"/>
    <w:rsid w:val="006A0508"/>
    <w:rsid w:val="006A0716"/>
    <w:rsid w:val="006A086E"/>
    <w:rsid w:val="006A0E0A"/>
    <w:rsid w:val="006A1502"/>
    <w:rsid w:val="006A16BE"/>
    <w:rsid w:val="006A1D22"/>
    <w:rsid w:val="006A226B"/>
    <w:rsid w:val="006A227A"/>
    <w:rsid w:val="006A24E0"/>
    <w:rsid w:val="006A2924"/>
    <w:rsid w:val="006A2C1B"/>
    <w:rsid w:val="006A2E14"/>
    <w:rsid w:val="006A307F"/>
    <w:rsid w:val="006A3290"/>
    <w:rsid w:val="006A338D"/>
    <w:rsid w:val="006A3FEC"/>
    <w:rsid w:val="006A4099"/>
    <w:rsid w:val="006A42E1"/>
    <w:rsid w:val="006A4E7A"/>
    <w:rsid w:val="006A55BD"/>
    <w:rsid w:val="006A57A6"/>
    <w:rsid w:val="006A583D"/>
    <w:rsid w:val="006A5FC3"/>
    <w:rsid w:val="006A64FF"/>
    <w:rsid w:val="006A66C5"/>
    <w:rsid w:val="006A695D"/>
    <w:rsid w:val="006A6A1B"/>
    <w:rsid w:val="006A6C7C"/>
    <w:rsid w:val="006A6FBB"/>
    <w:rsid w:val="006A71B6"/>
    <w:rsid w:val="006A7750"/>
    <w:rsid w:val="006A7AE1"/>
    <w:rsid w:val="006A7CD9"/>
    <w:rsid w:val="006A7D63"/>
    <w:rsid w:val="006B051C"/>
    <w:rsid w:val="006B0654"/>
    <w:rsid w:val="006B124C"/>
    <w:rsid w:val="006B14F4"/>
    <w:rsid w:val="006B1717"/>
    <w:rsid w:val="006B1792"/>
    <w:rsid w:val="006B199C"/>
    <w:rsid w:val="006B1FDB"/>
    <w:rsid w:val="006B2478"/>
    <w:rsid w:val="006B24BC"/>
    <w:rsid w:val="006B2A15"/>
    <w:rsid w:val="006B2BE7"/>
    <w:rsid w:val="006B2D53"/>
    <w:rsid w:val="006B2E87"/>
    <w:rsid w:val="006B3254"/>
    <w:rsid w:val="006B3418"/>
    <w:rsid w:val="006B35B0"/>
    <w:rsid w:val="006B3F64"/>
    <w:rsid w:val="006B4042"/>
    <w:rsid w:val="006B4264"/>
    <w:rsid w:val="006B47F0"/>
    <w:rsid w:val="006B4AD6"/>
    <w:rsid w:val="006B4F96"/>
    <w:rsid w:val="006B51B6"/>
    <w:rsid w:val="006B53AB"/>
    <w:rsid w:val="006B5631"/>
    <w:rsid w:val="006B5B26"/>
    <w:rsid w:val="006B5D72"/>
    <w:rsid w:val="006B5EE7"/>
    <w:rsid w:val="006B5FB5"/>
    <w:rsid w:val="006B6165"/>
    <w:rsid w:val="006B669A"/>
    <w:rsid w:val="006B66ED"/>
    <w:rsid w:val="006B6871"/>
    <w:rsid w:val="006B6910"/>
    <w:rsid w:val="006B6FD7"/>
    <w:rsid w:val="006B70F0"/>
    <w:rsid w:val="006B7421"/>
    <w:rsid w:val="006B7CB7"/>
    <w:rsid w:val="006B7E29"/>
    <w:rsid w:val="006C03F1"/>
    <w:rsid w:val="006C0592"/>
    <w:rsid w:val="006C06D9"/>
    <w:rsid w:val="006C071E"/>
    <w:rsid w:val="006C080C"/>
    <w:rsid w:val="006C0AAB"/>
    <w:rsid w:val="006C0EA0"/>
    <w:rsid w:val="006C0F1A"/>
    <w:rsid w:val="006C15C2"/>
    <w:rsid w:val="006C1947"/>
    <w:rsid w:val="006C196E"/>
    <w:rsid w:val="006C1C75"/>
    <w:rsid w:val="006C2077"/>
    <w:rsid w:val="006C2116"/>
    <w:rsid w:val="006C21FC"/>
    <w:rsid w:val="006C233B"/>
    <w:rsid w:val="006C24E1"/>
    <w:rsid w:val="006C26AE"/>
    <w:rsid w:val="006C2CD5"/>
    <w:rsid w:val="006C2F49"/>
    <w:rsid w:val="006C316B"/>
    <w:rsid w:val="006C328E"/>
    <w:rsid w:val="006C378D"/>
    <w:rsid w:val="006C3820"/>
    <w:rsid w:val="006C3980"/>
    <w:rsid w:val="006C3A32"/>
    <w:rsid w:val="006C3B01"/>
    <w:rsid w:val="006C3E5D"/>
    <w:rsid w:val="006C3FD9"/>
    <w:rsid w:val="006C40C4"/>
    <w:rsid w:val="006C49E7"/>
    <w:rsid w:val="006C4C24"/>
    <w:rsid w:val="006C4C47"/>
    <w:rsid w:val="006C4E7C"/>
    <w:rsid w:val="006C5628"/>
    <w:rsid w:val="006C57E1"/>
    <w:rsid w:val="006C5981"/>
    <w:rsid w:val="006C6153"/>
    <w:rsid w:val="006C6301"/>
    <w:rsid w:val="006C6578"/>
    <w:rsid w:val="006C65C2"/>
    <w:rsid w:val="006C6BBF"/>
    <w:rsid w:val="006C6BF8"/>
    <w:rsid w:val="006C7065"/>
    <w:rsid w:val="006C73CB"/>
    <w:rsid w:val="006C7721"/>
    <w:rsid w:val="006C7845"/>
    <w:rsid w:val="006C7B19"/>
    <w:rsid w:val="006C7C78"/>
    <w:rsid w:val="006C7C8D"/>
    <w:rsid w:val="006C7CCE"/>
    <w:rsid w:val="006C7DFB"/>
    <w:rsid w:val="006D0137"/>
    <w:rsid w:val="006D059F"/>
    <w:rsid w:val="006D0B11"/>
    <w:rsid w:val="006D0B42"/>
    <w:rsid w:val="006D0F6E"/>
    <w:rsid w:val="006D11E8"/>
    <w:rsid w:val="006D1313"/>
    <w:rsid w:val="006D158D"/>
    <w:rsid w:val="006D1B2A"/>
    <w:rsid w:val="006D1C1A"/>
    <w:rsid w:val="006D2358"/>
    <w:rsid w:val="006D2419"/>
    <w:rsid w:val="006D2462"/>
    <w:rsid w:val="006D262E"/>
    <w:rsid w:val="006D2B0B"/>
    <w:rsid w:val="006D2D85"/>
    <w:rsid w:val="006D2EB4"/>
    <w:rsid w:val="006D3542"/>
    <w:rsid w:val="006D3A19"/>
    <w:rsid w:val="006D3D44"/>
    <w:rsid w:val="006D45B8"/>
    <w:rsid w:val="006D474E"/>
    <w:rsid w:val="006D48B1"/>
    <w:rsid w:val="006D4A4F"/>
    <w:rsid w:val="006D4F78"/>
    <w:rsid w:val="006D50EA"/>
    <w:rsid w:val="006D51CE"/>
    <w:rsid w:val="006D5243"/>
    <w:rsid w:val="006D5256"/>
    <w:rsid w:val="006D53BF"/>
    <w:rsid w:val="006D6A47"/>
    <w:rsid w:val="006D6CD5"/>
    <w:rsid w:val="006D7010"/>
    <w:rsid w:val="006D717C"/>
    <w:rsid w:val="006D7BF3"/>
    <w:rsid w:val="006D7C8A"/>
    <w:rsid w:val="006E046B"/>
    <w:rsid w:val="006E055D"/>
    <w:rsid w:val="006E08AD"/>
    <w:rsid w:val="006E0906"/>
    <w:rsid w:val="006E0BA2"/>
    <w:rsid w:val="006E0DE6"/>
    <w:rsid w:val="006E0DF7"/>
    <w:rsid w:val="006E0F41"/>
    <w:rsid w:val="006E10AB"/>
    <w:rsid w:val="006E1771"/>
    <w:rsid w:val="006E1E8D"/>
    <w:rsid w:val="006E1FAD"/>
    <w:rsid w:val="006E1FD8"/>
    <w:rsid w:val="006E22F7"/>
    <w:rsid w:val="006E3053"/>
    <w:rsid w:val="006E3504"/>
    <w:rsid w:val="006E38F0"/>
    <w:rsid w:val="006E390E"/>
    <w:rsid w:val="006E3EB8"/>
    <w:rsid w:val="006E4095"/>
    <w:rsid w:val="006E45A3"/>
    <w:rsid w:val="006E46C0"/>
    <w:rsid w:val="006E48D2"/>
    <w:rsid w:val="006E53B5"/>
    <w:rsid w:val="006E5AFE"/>
    <w:rsid w:val="006E5E10"/>
    <w:rsid w:val="006E5F59"/>
    <w:rsid w:val="006E6357"/>
    <w:rsid w:val="006E72C4"/>
    <w:rsid w:val="006E75A3"/>
    <w:rsid w:val="006E7BB0"/>
    <w:rsid w:val="006E7E23"/>
    <w:rsid w:val="006F024D"/>
    <w:rsid w:val="006F0397"/>
    <w:rsid w:val="006F04C7"/>
    <w:rsid w:val="006F0B25"/>
    <w:rsid w:val="006F0B3E"/>
    <w:rsid w:val="006F0F97"/>
    <w:rsid w:val="006F1343"/>
    <w:rsid w:val="006F1FA8"/>
    <w:rsid w:val="006F2F91"/>
    <w:rsid w:val="006F318C"/>
    <w:rsid w:val="006F3483"/>
    <w:rsid w:val="006F3DD8"/>
    <w:rsid w:val="006F476A"/>
    <w:rsid w:val="006F49D1"/>
    <w:rsid w:val="006F4C0C"/>
    <w:rsid w:val="006F5734"/>
    <w:rsid w:val="006F58B2"/>
    <w:rsid w:val="006F58CD"/>
    <w:rsid w:val="006F59EE"/>
    <w:rsid w:val="006F5B38"/>
    <w:rsid w:val="006F5C23"/>
    <w:rsid w:val="006F5DBE"/>
    <w:rsid w:val="006F61B0"/>
    <w:rsid w:val="006F6283"/>
    <w:rsid w:val="006F62A0"/>
    <w:rsid w:val="006F64A5"/>
    <w:rsid w:val="006F64BD"/>
    <w:rsid w:val="006F64C0"/>
    <w:rsid w:val="006F6689"/>
    <w:rsid w:val="006F67EE"/>
    <w:rsid w:val="006F67F4"/>
    <w:rsid w:val="006F67F5"/>
    <w:rsid w:val="006F6D6B"/>
    <w:rsid w:val="006F6DC0"/>
    <w:rsid w:val="006F75CB"/>
    <w:rsid w:val="007007A7"/>
    <w:rsid w:val="00700892"/>
    <w:rsid w:val="00700E8E"/>
    <w:rsid w:val="00701144"/>
    <w:rsid w:val="00701536"/>
    <w:rsid w:val="007016F6"/>
    <w:rsid w:val="00701D86"/>
    <w:rsid w:val="00701F54"/>
    <w:rsid w:val="007020A2"/>
    <w:rsid w:val="007022DF"/>
    <w:rsid w:val="00702487"/>
    <w:rsid w:val="0070261B"/>
    <w:rsid w:val="007027F7"/>
    <w:rsid w:val="007028A4"/>
    <w:rsid w:val="007028D6"/>
    <w:rsid w:val="00702A9B"/>
    <w:rsid w:val="007030F7"/>
    <w:rsid w:val="007032D2"/>
    <w:rsid w:val="00703363"/>
    <w:rsid w:val="0070336C"/>
    <w:rsid w:val="0070342C"/>
    <w:rsid w:val="007034FD"/>
    <w:rsid w:val="0070351B"/>
    <w:rsid w:val="00703A76"/>
    <w:rsid w:val="00703F65"/>
    <w:rsid w:val="00703FCF"/>
    <w:rsid w:val="0070408F"/>
    <w:rsid w:val="00704966"/>
    <w:rsid w:val="007049E2"/>
    <w:rsid w:val="00704AE8"/>
    <w:rsid w:val="00704C24"/>
    <w:rsid w:val="00704E2D"/>
    <w:rsid w:val="007053CE"/>
    <w:rsid w:val="007055B0"/>
    <w:rsid w:val="00705E62"/>
    <w:rsid w:val="00706062"/>
    <w:rsid w:val="00706130"/>
    <w:rsid w:val="00706612"/>
    <w:rsid w:val="007069A5"/>
    <w:rsid w:val="00706C0A"/>
    <w:rsid w:val="007070AE"/>
    <w:rsid w:val="007070B4"/>
    <w:rsid w:val="00707812"/>
    <w:rsid w:val="00707EB9"/>
    <w:rsid w:val="00707F6E"/>
    <w:rsid w:val="00710130"/>
    <w:rsid w:val="00710273"/>
    <w:rsid w:val="007103B9"/>
    <w:rsid w:val="00710508"/>
    <w:rsid w:val="0071059A"/>
    <w:rsid w:val="007105BA"/>
    <w:rsid w:val="00710AA2"/>
    <w:rsid w:val="00710FF8"/>
    <w:rsid w:val="00711574"/>
    <w:rsid w:val="00711724"/>
    <w:rsid w:val="007117EF"/>
    <w:rsid w:val="007124B2"/>
    <w:rsid w:val="007126C6"/>
    <w:rsid w:val="0071293D"/>
    <w:rsid w:val="007129C5"/>
    <w:rsid w:val="007129CD"/>
    <w:rsid w:val="007129DD"/>
    <w:rsid w:val="00712A14"/>
    <w:rsid w:val="00712A49"/>
    <w:rsid w:val="00712C5B"/>
    <w:rsid w:val="007131B6"/>
    <w:rsid w:val="0071337C"/>
    <w:rsid w:val="007133AB"/>
    <w:rsid w:val="00713473"/>
    <w:rsid w:val="007138BB"/>
    <w:rsid w:val="00713A15"/>
    <w:rsid w:val="00713D66"/>
    <w:rsid w:val="00713DA2"/>
    <w:rsid w:val="00714471"/>
    <w:rsid w:val="0071449C"/>
    <w:rsid w:val="0071484A"/>
    <w:rsid w:val="00714AA7"/>
    <w:rsid w:val="00714B79"/>
    <w:rsid w:val="00714D4F"/>
    <w:rsid w:val="00714FE6"/>
    <w:rsid w:val="00715F39"/>
    <w:rsid w:val="007165AD"/>
    <w:rsid w:val="0071678E"/>
    <w:rsid w:val="0071687F"/>
    <w:rsid w:val="0071693A"/>
    <w:rsid w:val="00717047"/>
    <w:rsid w:val="00717057"/>
    <w:rsid w:val="007175C6"/>
    <w:rsid w:val="00717696"/>
    <w:rsid w:val="00717B2E"/>
    <w:rsid w:val="00717BCB"/>
    <w:rsid w:val="00720464"/>
    <w:rsid w:val="007204C0"/>
    <w:rsid w:val="00720AE8"/>
    <w:rsid w:val="00721021"/>
    <w:rsid w:val="00721717"/>
    <w:rsid w:val="0072192D"/>
    <w:rsid w:val="00721D75"/>
    <w:rsid w:val="00722149"/>
    <w:rsid w:val="007221C9"/>
    <w:rsid w:val="007226C1"/>
    <w:rsid w:val="007227BC"/>
    <w:rsid w:val="007228CA"/>
    <w:rsid w:val="00722F74"/>
    <w:rsid w:val="00722FC6"/>
    <w:rsid w:val="007233FD"/>
    <w:rsid w:val="007234AB"/>
    <w:rsid w:val="00723B66"/>
    <w:rsid w:val="00723C2B"/>
    <w:rsid w:val="00723CAF"/>
    <w:rsid w:val="00724095"/>
    <w:rsid w:val="0072469E"/>
    <w:rsid w:val="00724DB1"/>
    <w:rsid w:val="00725199"/>
    <w:rsid w:val="00725591"/>
    <w:rsid w:val="00725AAA"/>
    <w:rsid w:val="00725E3C"/>
    <w:rsid w:val="0072637A"/>
    <w:rsid w:val="00726430"/>
    <w:rsid w:val="007265A2"/>
    <w:rsid w:val="0072665B"/>
    <w:rsid w:val="00726828"/>
    <w:rsid w:val="0072715C"/>
    <w:rsid w:val="007271BB"/>
    <w:rsid w:val="007277B8"/>
    <w:rsid w:val="007301FB"/>
    <w:rsid w:val="00730334"/>
    <w:rsid w:val="00730779"/>
    <w:rsid w:val="00730813"/>
    <w:rsid w:val="0073083B"/>
    <w:rsid w:val="00730890"/>
    <w:rsid w:val="00730B00"/>
    <w:rsid w:val="00731339"/>
    <w:rsid w:val="007314C2"/>
    <w:rsid w:val="00731948"/>
    <w:rsid w:val="00731AC2"/>
    <w:rsid w:val="00732060"/>
    <w:rsid w:val="00732412"/>
    <w:rsid w:val="00732478"/>
    <w:rsid w:val="007324A5"/>
    <w:rsid w:val="0073270D"/>
    <w:rsid w:val="00732D38"/>
    <w:rsid w:val="007340B9"/>
    <w:rsid w:val="0073422F"/>
    <w:rsid w:val="00734B7E"/>
    <w:rsid w:val="00734E3F"/>
    <w:rsid w:val="00734E82"/>
    <w:rsid w:val="00735294"/>
    <w:rsid w:val="00735727"/>
    <w:rsid w:val="00735890"/>
    <w:rsid w:val="00735B21"/>
    <w:rsid w:val="00735C49"/>
    <w:rsid w:val="00735DC6"/>
    <w:rsid w:val="00736136"/>
    <w:rsid w:val="007361F1"/>
    <w:rsid w:val="00736695"/>
    <w:rsid w:val="007369A6"/>
    <w:rsid w:val="00736D36"/>
    <w:rsid w:val="007373F0"/>
    <w:rsid w:val="0073747F"/>
    <w:rsid w:val="007375A7"/>
    <w:rsid w:val="00737651"/>
    <w:rsid w:val="00737711"/>
    <w:rsid w:val="00740095"/>
    <w:rsid w:val="007402F9"/>
    <w:rsid w:val="0074039C"/>
    <w:rsid w:val="00740548"/>
    <w:rsid w:val="0074057E"/>
    <w:rsid w:val="00740800"/>
    <w:rsid w:val="00740C75"/>
    <w:rsid w:val="00740D19"/>
    <w:rsid w:val="00740E34"/>
    <w:rsid w:val="00740E47"/>
    <w:rsid w:val="00741096"/>
    <w:rsid w:val="0074116F"/>
    <w:rsid w:val="00741339"/>
    <w:rsid w:val="00741392"/>
    <w:rsid w:val="0074159B"/>
    <w:rsid w:val="007416C7"/>
    <w:rsid w:val="00741ADA"/>
    <w:rsid w:val="00741DAF"/>
    <w:rsid w:val="00741F8B"/>
    <w:rsid w:val="00742B31"/>
    <w:rsid w:val="0074300F"/>
    <w:rsid w:val="0074314D"/>
    <w:rsid w:val="007432EA"/>
    <w:rsid w:val="0074339F"/>
    <w:rsid w:val="0074401F"/>
    <w:rsid w:val="007441BF"/>
    <w:rsid w:val="00744D6C"/>
    <w:rsid w:val="007455DB"/>
    <w:rsid w:val="007457BA"/>
    <w:rsid w:val="00745CF1"/>
    <w:rsid w:val="00746005"/>
    <w:rsid w:val="00746362"/>
    <w:rsid w:val="0074649D"/>
    <w:rsid w:val="007469D6"/>
    <w:rsid w:val="00746ACF"/>
    <w:rsid w:val="00746DF9"/>
    <w:rsid w:val="00746F6C"/>
    <w:rsid w:val="00746F6D"/>
    <w:rsid w:val="0074794A"/>
    <w:rsid w:val="00750773"/>
    <w:rsid w:val="007507E5"/>
    <w:rsid w:val="00750A10"/>
    <w:rsid w:val="00750FCA"/>
    <w:rsid w:val="0075107F"/>
    <w:rsid w:val="007510D3"/>
    <w:rsid w:val="0075113F"/>
    <w:rsid w:val="00751633"/>
    <w:rsid w:val="00751B46"/>
    <w:rsid w:val="00751B75"/>
    <w:rsid w:val="00751BB3"/>
    <w:rsid w:val="007522AF"/>
    <w:rsid w:val="00752CB6"/>
    <w:rsid w:val="0075357C"/>
    <w:rsid w:val="007535A3"/>
    <w:rsid w:val="0075393F"/>
    <w:rsid w:val="00753EF3"/>
    <w:rsid w:val="00754546"/>
    <w:rsid w:val="00754589"/>
    <w:rsid w:val="00754773"/>
    <w:rsid w:val="007548AE"/>
    <w:rsid w:val="00754B8B"/>
    <w:rsid w:val="00754FAD"/>
    <w:rsid w:val="007553FC"/>
    <w:rsid w:val="007555B4"/>
    <w:rsid w:val="007555CD"/>
    <w:rsid w:val="00756225"/>
    <w:rsid w:val="00756380"/>
    <w:rsid w:val="00756ACF"/>
    <w:rsid w:val="0075776A"/>
    <w:rsid w:val="0075782E"/>
    <w:rsid w:val="00757C0E"/>
    <w:rsid w:val="00760030"/>
    <w:rsid w:val="00760381"/>
    <w:rsid w:val="00760515"/>
    <w:rsid w:val="007607F9"/>
    <w:rsid w:val="00760A43"/>
    <w:rsid w:val="00760CF4"/>
    <w:rsid w:val="00760D29"/>
    <w:rsid w:val="00760DE0"/>
    <w:rsid w:val="007611FE"/>
    <w:rsid w:val="007614F0"/>
    <w:rsid w:val="00761971"/>
    <w:rsid w:val="00761EBC"/>
    <w:rsid w:val="00761EC8"/>
    <w:rsid w:val="00762078"/>
    <w:rsid w:val="00762C1A"/>
    <w:rsid w:val="00762E67"/>
    <w:rsid w:val="0076395B"/>
    <w:rsid w:val="007644A5"/>
    <w:rsid w:val="00764AE5"/>
    <w:rsid w:val="00765150"/>
    <w:rsid w:val="007654F8"/>
    <w:rsid w:val="00765505"/>
    <w:rsid w:val="007657C0"/>
    <w:rsid w:val="00765A6F"/>
    <w:rsid w:val="007661DE"/>
    <w:rsid w:val="007663CA"/>
    <w:rsid w:val="007667AB"/>
    <w:rsid w:val="00766DFB"/>
    <w:rsid w:val="00766F1A"/>
    <w:rsid w:val="007670CD"/>
    <w:rsid w:val="007674BC"/>
    <w:rsid w:val="007678B8"/>
    <w:rsid w:val="00767986"/>
    <w:rsid w:val="00767B86"/>
    <w:rsid w:val="00767C54"/>
    <w:rsid w:val="00767E21"/>
    <w:rsid w:val="007705DA"/>
    <w:rsid w:val="00770AC9"/>
    <w:rsid w:val="00770B2F"/>
    <w:rsid w:val="00771A96"/>
    <w:rsid w:val="00771C5E"/>
    <w:rsid w:val="007720F8"/>
    <w:rsid w:val="0077254D"/>
    <w:rsid w:val="007725E8"/>
    <w:rsid w:val="00772C59"/>
    <w:rsid w:val="00772FF8"/>
    <w:rsid w:val="007730EE"/>
    <w:rsid w:val="00773AD1"/>
    <w:rsid w:val="00773DD8"/>
    <w:rsid w:val="007742E4"/>
    <w:rsid w:val="007743C0"/>
    <w:rsid w:val="00774426"/>
    <w:rsid w:val="00774502"/>
    <w:rsid w:val="007747A4"/>
    <w:rsid w:val="00775422"/>
    <w:rsid w:val="007758C3"/>
    <w:rsid w:val="007758C8"/>
    <w:rsid w:val="007759B9"/>
    <w:rsid w:val="00775B31"/>
    <w:rsid w:val="00775B41"/>
    <w:rsid w:val="00775BF8"/>
    <w:rsid w:val="00775D4D"/>
    <w:rsid w:val="00776327"/>
    <w:rsid w:val="007769BE"/>
    <w:rsid w:val="007769C8"/>
    <w:rsid w:val="00776E81"/>
    <w:rsid w:val="0077720B"/>
    <w:rsid w:val="007772E3"/>
    <w:rsid w:val="00777807"/>
    <w:rsid w:val="007778F8"/>
    <w:rsid w:val="00777975"/>
    <w:rsid w:val="00780007"/>
    <w:rsid w:val="00780393"/>
    <w:rsid w:val="00780AFE"/>
    <w:rsid w:val="00780B47"/>
    <w:rsid w:val="00780D0A"/>
    <w:rsid w:val="0078113F"/>
    <w:rsid w:val="00781266"/>
    <w:rsid w:val="007815D9"/>
    <w:rsid w:val="00781694"/>
    <w:rsid w:val="007816CF"/>
    <w:rsid w:val="00781AB5"/>
    <w:rsid w:val="00781CF0"/>
    <w:rsid w:val="007826B0"/>
    <w:rsid w:val="00782830"/>
    <w:rsid w:val="00782F2A"/>
    <w:rsid w:val="00782F6B"/>
    <w:rsid w:val="00783512"/>
    <w:rsid w:val="0078386C"/>
    <w:rsid w:val="00783A93"/>
    <w:rsid w:val="00783FDE"/>
    <w:rsid w:val="00784131"/>
    <w:rsid w:val="00784154"/>
    <w:rsid w:val="007844D6"/>
    <w:rsid w:val="00785120"/>
    <w:rsid w:val="00785386"/>
    <w:rsid w:val="007855F0"/>
    <w:rsid w:val="0078571B"/>
    <w:rsid w:val="00785776"/>
    <w:rsid w:val="00785945"/>
    <w:rsid w:val="00785C5A"/>
    <w:rsid w:val="00785DB9"/>
    <w:rsid w:val="00786229"/>
    <w:rsid w:val="00786FC1"/>
    <w:rsid w:val="00787014"/>
    <w:rsid w:val="007879DB"/>
    <w:rsid w:val="007900AD"/>
    <w:rsid w:val="007909B8"/>
    <w:rsid w:val="00790E57"/>
    <w:rsid w:val="00790F3D"/>
    <w:rsid w:val="00790F9C"/>
    <w:rsid w:val="00791064"/>
    <w:rsid w:val="0079130D"/>
    <w:rsid w:val="007915C6"/>
    <w:rsid w:val="00791BCD"/>
    <w:rsid w:val="00792060"/>
    <w:rsid w:val="007929E2"/>
    <w:rsid w:val="00792A5B"/>
    <w:rsid w:val="00792FD4"/>
    <w:rsid w:val="00793497"/>
    <w:rsid w:val="00793C4B"/>
    <w:rsid w:val="007946AF"/>
    <w:rsid w:val="00794B9B"/>
    <w:rsid w:val="00794CA5"/>
    <w:rsid w:val="00795253"/>
    <w:rsid w:val="00795284"/>
    <w:rsid w:val="00795CAA"/>
    <w:rsid w:val="00795FB3"/>
    <w:rsid w:val="0079610A"/>
    <w:rsid w:val="0079613A"/>
    <w:rsid w:val="007966F4"/>
    <w:rsid w:val="0079670B"/>
    <w:rsid w:val="00796F2B"/>
    <w:rsid w:val="0079707D"/>
    <w:rsid w:val="00797420"/>
    <w:rsid w:val="00797427"/>
    <w:rsid w:val="007975BA"/>
    <w:rsid w:val="00797A99"/>
    <w:rsid w:val="00797E2B"/>
    <w:rsid w:val="00797FAC"/>
    <w:rsid w:val="007A0878"/>
    <w:rsid w:val="007A08DD"/>
    <w:rsid w:val="007A0BC4"/>
    <w:rsid w:val="007A0D31"/>
    <w:rsid w:val="007A1AE2"/>
    <w:rsid w:val="007A1EB1"/>
    <w:rsid w:val="007A21C4"/>
    <w:rsid w:val="007A28E0"/>
    <w:rsid w:val="007A2BA5"/>
    <w:rsid w:val="007A2C87"/>
    <w:rsid w:val="007A2DA2"/>
    <w:rsid w:val="007A2EED"/>
    <w:rsid w:val="007A3874"/>
    <w:rsid w:val="007A3D3E"/>
    <w:rsid w:val="007A4088"/>
    <w:rsid w:val="007A44AB"/>
    <w:rsid w:val="007A5686"/>
    <w:rsid w:val="007A577E"/>
    <w:rsid w:val="007A57F2"/>
    <w:rsid w:val="007A5804"/>
    <w:rsid w:val="007A5DFE"/>
    <w:rsid w:val="007A6DCC"/>
    <w:rsid w:val="007A7237"/>
    <w:rsid w:val="007A750F"/>
    <w:rsid w:val="007A7660"/>
    <w:rsid w:val="007A7869"/>
    <w:rsid w:val="007A7969"/>
    <w:rsid w:val="007A7CC0"/>
    <w:rsid w:val="007B0242"/>
    <w:rsid w:val="007B0DDB"/>
    <w:rsid w:val="007B0FE5"/>
    <w:rsid w:val="007B15A5"/>
    <w:rsid w:val="007B19C8"/>
    <w:rsid w:val="007B1BA4"/>
    <w:rsid w:val="007B2234"/>
    <w:rsid w:val="007B27AC"/>
    <w:rsid w:val="007B2811"/>
    <w:rsid w:val="007B2955"/>
    <w:rsid w:val="007B2A36"/>
    <w:rsid w:val="007B2F79"/>
    <w:rsid w:val="007B3047"/>
    <w:rsid w:val="007B3347"/>
    <w:rsid w:val="007B375B"/>
    <w:rsid w:val="007B3760"/>
    <w:rsid w:val="007B380D"/>
    <w:rsid w:val="007B3C1F"/>
    <w:rsid w:val="007B3FFF"/>
    <w:rsid w:val="007B4BB1"/>
    <w:rsid w:val="007B4EDF"/>
    <w:rsid w:val="007B50B9"/>
    <w:rsid w:val="007B5132"/>
    <w:rsid w:val="007B545D"/>
    <w:rsid w:val="007B5716"/>
    <w:rsid w:val="007B57A6"/>
    <w:rsid w:val="007B5FC8"/>
    <w:rsid w:val="007B60C0"/>
    <w:rsid w:val="007B61C9"/>
    <w:rsid w:val="007B6312"/>
    <w:rsid w:val="007B674A"/>
    <w:rsid w:val="007B7E90"/>
    <w:rsid w:val="007C0668"/>
    <w:rsid w:val="007C1079"/>
    <w:rsid w:val="007C18FC"/>
    <w:rsid w:val="007C1904"/>
    <w:rsid w:val="007C190A"/>
    <w:rsid w:val="007C1B59"/>
    <w:rsid w:val="007C23D0"/>
    <w:rsid w:val="007C2A2E"/>
    <w:rsid w:val="007C2BBA"/>
    <w:rsid w:val="007C2E07"/>
    <w:rsid w:val="007C361E"/>
    <w:rsid w:val="007C3AA6"/>
    <w:rsid w:val="007C40C9"/>
    <w:rsid w:val="007C4D5B"/>
    <w:rsid w:val="007C4FD6"/>
    <w:rsid w:val="007C572D"/>
    <w:rsid w:val="007C5BAB"/>
    <w:rsid w:val="007C5BAF"/>
    <w:rsid w:val="007C5DCF"/>
    <w:rsid w:val="007C6052"/>
    <w:rsid w:val="007C6BF7"/>
    <w:rsid w:val="007C6EC0"/>
    <w:rsid w:val="007C7540"/>
    <w:rsid w:val="007C7C15"/>
    <w:rsid w:val="007C7C21"/>
    <w:rsid w:val="007C7CC9"/>
    <w:rsid w:val="007D026A"/>
    <w:rsid w:val="007D04D3"/>
    <w:rsid w:val="007D0B9D"/>
    <w:rsid w:val="007D15F9"/>
    <w:rsid w:val="007D17A5"/>
    <w:rsid w:val="007D1801"/>
    <w:rsid w:val="007D192C"/>
    <w:rsid w:val="007D1AAA"/>
    <w:rsid w:val="007D1B33"/>
    <w:rsid w:val="007D1D72"/>
    <w:rsid w:val="007D25F7"/>
    <w:rsid w:val="007D2610"/>
    <w:rsid w:val="007D31BD"/>
    <w:rsid w:val="007D3213"/>
    <w:rsid w:val="007D341F"/>
    <w:rsid w:val="007D3801"/>
    <w:rsid w:val="007D38B2"/>
    <w:rsid w:val="007D3B6B"/>
    <w:rsid w:val="007D3DF2"/>
    <w:rsid w:val="007D3E49"/>
    <w:rsid w:val="007D4027"/>
    <w:rsid w:val="007D40A1"/>
    <w:rsid w:val="007D4995"/>
    <w:rsid w:val="007D4DA1"/>
    <w:rsid w:val="007D5138"/>
    <w:rsid w:val="007D5491"/>
    <w:rsid w:val="007D599F"/>
    <w:rsid w:val="007D5EA4"/>
    <w:rsid w:val="007D5FEE"/>
    <w:rsid w:val="007D6415"/>
    <w:rsid w:val="007D67D5"/>
    <w:rsid w:val="007D6A89"/>
    <w:rsid w:val="007D6FF3"/>
    <w:rsid w:val="007D75E2"/>
    <w:rsid w:val="007D783B"/>
    <w:rsid w:val="007D7A9A"/>
    <w:rsid w:val="007D7B4A"/>
    <w:rsid w:val="007D7C2A"/>
    <w:rsid w:val="007D7C56"/>
    <w:rsid w:val="007D7D7A"/>
    <w:rsid w:val="007E00CF"/>
    <w:rsid w:val="007E0E8F"/>
    <w:rsid w:val="007E103B"/>
    <w:rsid w:val="007E105F"/>
    <w:rsid w:val="007E128B"/>
    <w:rsid w:val="007E145B"/>
    <w:rsid w:val="007E152D"/>
    <w:rsid w:val="007E1605"/>
    <w:rsid w:val="007E1698"/>
    <w:rsid w:val="007E16AC"/>
    <w:rsid w:val="007E1784"/>
    <w:rsid w:val="007E1D78"/>
    <w:rsid w:val="007E1DC7"/>
    <w:rsid w:val="007E2084"/>
    <w:rsid w:val="007E248D"/>
    <w:rsid w:val="007E24A1"/>
    <w:rsid w:val="007E254B"/>
    <w:rsid w:val="007E29C5"/>
    <w:rsid w:val="007E2D3E"/>
    <w:rsid w:val="007E2E21"/>
    <w:rsid w:val="007E2E95"/>
    <w:rsid w:val="007E30C6"/>
    <w:rsid w:val="007E30DF"/>
    <w:rsid w:val="007E38F2"/>
    <w:rsid w:val="007E39E0"/>
    <w:rsid w:val="007E3A72"/>
    <w:rsid w:val="007E3B7B"/>
    <w:rsid w:val="007E3CC0"/>
    <w:rsid w:val="007E3EA2"/>
    <w:rsid w:val="007E4063"/>
    <w:rsid w:val="007E439C"/>
    <w:rsid w:val="007E4503"/>
    <w:rsid w:val="007E4566"/>
    <w:rsid w:val="007E4963"/>
    <w:rsid w:val="007E49DA"/>
    <w:rsid w:val="007E4DA2"/>
    <w:rsid w:val="007E52A6"/>
    <w:rsid w:val="007E5653"/>
    <w:rsid w:val="007E5E6D"/>
    <w:rsid w:val="007E5F19"/>
    <w:rsid w:val="007E62DD"/>
    <w:rsid w:val="007E6327"/>
    <w:rsid w:val="007E663D"/>
    <w:rsid w:val="007E6652"/>
    <w:rsid w:val="007E66AF"/>
    <w:rsid w:val="007E6819"/>
    <w:rsid w:val="007E6A2F"/>
    <w:rsid w:val="007E71C7"/>
    <w:rsid w:val="007E726C"/>
    <w:rsid w:val="007E728B"/>
    <w:rsid w:val="007E735F"/>
    <w:rsid w:val="007E7387"/>
    <w:rsid w:val="007E7E31"/>
    <w:rsid w:val="007F0132"/>
    <w:rsid w:val="007F0930"/>
    <w:rsid w:val="007F0B5D"/>
    <w:rsid w:val="007F0CE4"/>
    <w:rsid w:val="007F0D09"/>
    <w:rsid w:val="007F0D84"/>
    <w:rsid w:val="007F131C"/>
    <w:rsid w:val="007F13CF"/>
    <w:rsid w:val="007F15D6"/>
    <w:rsid w:val="007F17D2"/>
    <w:rsid w:val="007F1A34"/>
    <w:rsid w:val="007F1DE8"/>
    <w:rsid w:val="007F1E86"/>
    <w:rsid w:val="007F1F01"/>
    <w:rsid w:val="007F213D"/>
    <w:rsid w:val="007F2838"/>
    <w:rsid w:val="007F2A95"/>
    <w:rsid w:val="007F2AC1"/>
    <w:rsid w:val="007F2E20"/>
    <w:rsid w:val="007F3562"/>
    <w:rsid w:val="007F35F8"/>
    <w:rsid w:val="007F36E4"/>
    <w:rsid w:val="007F3816"/>
    <w:rsid w:val="007F3911"/>
    <w:rsid w:val="007F3F47"/>
    <w:rsid w:val="007F41A3"/>
    <w:rsid w:val="007F42BB"/>
    <w:rsid w:val="007F46D8"/>
    <w:rsid w:val="007F46DB"/>
    <w:rsid w:val="007F530D"/>
    <w:rsid w:val="007F5345"/>
    <w:rsid w:val="007F5722"/>
    <w:rsid w:val="007F582F"/>
    <w:rsid w:val="007F59F4"/>
    <w:rsid w:val="007F6D3B"/>
    <w:rsid w:val="007F75E9"/>
    <w:rsid w:val="007F7B32"/>
    <w:rsid w:val="007F7E3E"/>
    <w:rsid w:val="007F7E56"/>
    <w:rsid w:val="007F7E88"/>
    <w:rsid w:val="007F7EA4"/>
    <w:rsid w:val="007F7FD9"/>
    <w:rsid w:val="008004AE"/>
    <w:rsid w:val="008006FC"/>
    <w:rsid w:val="0080071B"/>
    <w:rsid w:val="00800790"/>
    <w:rsid w:val="00800832"/>
    <w:rsid w:val="00800D0C"/>
    <w:rsid w:val="008011DC"/>
    <w:rsid w:val="0080132D"/>
    <w:rsid w:val="00801368"/>
    <w:rsid w:val="008013AD"/>
    <w:rsid w:val="0080141C"/>
    <w:rsid w:val="00801B60"/>
    <w:rsid w:val="00801BDE"/>
    <w:rsid w:val="00801DA4"/>
    <w:rsid w:val="00802271"/>
    <w:rsid w:val="008024B2"/>
    <w:rsid w:val="00802F03"/>
    <w:rsid w:val="00803041"/>
    <w:rsid w:val="00803323"/>
    <w:rsid w:val="00803757"/>
    <w:rsid w:val="00803AAF"/>
    <w:rsid w:val="00803DEA"/>
    <w:rsid w:val="00804046"/>
    <w:rsid w:val="0080429E"/>
    <w:rsid w:val="00804491"/>
    <w:rsid w:val="00804645"/>
    <w:rsid w:val="008047A8"/>
    <w:rsid w:val="00804DD6"/>
    <w:rsid w:val="00804DE3"/>
    <w:rsid w:val="00804E69"/>
    <w:rsid w:val="00804FAA"/>
    <w:rsid w:val="008052BA"/>
    <w:rsid w:val="0080555A"/>
    <w:rsid w:val="00805A36"/>
    <w:rsid w:val="00805D6E"/>
    <w:rsid w:val="00805FE0"/>
    <w:rsid w:val="00805FF1"/>
    <w:rsid w:val="0080600A"/>
    <w:rsid w:val="008064FE"/>
    <w:rsid w:val="00806928"/>
    <w:rsid w:val="00806FFC"/>
    <w:rsid w:val="0080735F"/>
    <w:rsid w:val="00807922"/>
    <w:rsid w:val="00807CD4"/>
    <w:rsid w:val="0081005D"/>
    <w:rsid w:val="0081006B"/>
    <w:rsid w:val="0081049A"/>
    <w:rsid w:val="0081064D"/>
    <w:rsid w:val="008106A4"/>
    <w:rsid w:val="00810E2F"/>
    <w:rsid w:val="00810F01"/>
    <w:rsid w:val="00811406"/>
    <w:rsid w:val="00811ADB"/>
    <w:rsid w:val="00811D48"/>
    <w:rsid w:val="00811ED0"/>
    <w:rsid w:val="008121D6"/>
    <w:rsid w:val="008122A6"/>
    <w:rsid w:val="008127E0"/>
    <w:rsid w:val="00812940"/>
    <w:rsid w:val="008129C9"/>
    <w:rsid w:val="00812B28"/>
    <w:rsid w:val="00812FAE"/>
    <w:rsid w:val="00813525"/>
    <w:rsid w:val="00813A14"/>
    <w:rsid w:val="008140FE"/>
    <w:rsid w:val="0081433D"/>
    <w:rsid w:val="0081490D"/>
    <w:rsid w:val="00814950"/>
    <w:rsid w:val="00814999"/>
    <w:rsid w:val="00814C9E"/>
    <w:rsid w:val="00814CF7"/>
    <w:rsid w:val="00814D1A"/>
    <w:rsid w:val="00815174"/>
    <w:rsid w:val="008151C5"/>
    <w:rsid w:val="00815297"/>
    <w:rsid w:val="00815644"/>
    <w:rsid w:val="00815834"/>
    <w:rsid w:val="00815932"/>
    <w:rsid w:val="0081599F"/>
    <w:rsid w:val="00815E38"/>
    <w:rsid w:val="00815EBC"/>
    <w:rsid w:val="00815EFF"/>
    <w:rsid w:val="008160B5"/>
    <w:rsid w:val="00816690"/>
    <w:rsid w:val="00816EEE"/>
    <w:rsid w:val="00817243"/>
    <w:rsid w:val="008175E7"/>
    <w:rsid w:val="0081770B"/>
    <w:rsid w:val="0081776F"/>
    <w:rsid w:val="008177D7"/>
    <w:rsid w:val="00817B29"/>
    <w:rsid w:val="00817BF1"/>
    <w:rsid w:val="00820095"/>
    <w:rsid w:val="00820526"/>
    <w:rsid w:val="0082095E"/>
    <w:rsid w:val="00820B29"/>
    <w:rsid w:val="00820BB6"/>
    <w:rsid w:val="00820C28"/>
    <w:rsid w:val="008210E9"/>
    <w:rsid w:val="008214EB"/>
    <w:rsid w:val="00821682"/>
    <w:rsid w:val="00821B97"/>
    <w:rsid w:val="00821E00"/>
    <w:rsid w:val="008222B7"/>
    <w:rsid w:val="00822431"/>
    <w:rsid w:val="00822541"/>
    <w:rsid w:val="00822A11"/>
    <w:rsid w:val="00822EBF"/>
    <w:rsid w:val="00823BA3"/>
    <w:rsid w:val="00823FC2"/>
    <w:rsid w:val="0082433D"/>
    <w:rsid w:val="0082492A"/>
    <w:rsid w:val="00824A4B"/>
    <w:rsid w:val="00824E57"/>
    <w:rsid w:val="008257C0"/>
    <w:rsid w:val="008257D2"/>
    <w:rsid w:val="00825964"/>
    <w:rsid w:val="00826157"/>
    <w:rsid w:val="00826352"/>
    <w:rsid w:val="00826AF8"/>
    <w:rsid w:val="00826B91"/>
    <w:rsid w:val="00826D17"/>
    <w:rsid w:val="008274A8"/>
    <w:rsid w:val="00827523"/>
    <w:rsid w:val="008275C6"/>
    <w:rsid w:val="008275D6"/>
    <w:rsid w:val="008275F1"/>
    <w:rsid w:val="0083060A"/>
    <w:rsid w:val="0083073D"/>
    <w:rsid w:val="00830BD7"/>
    <w:rsid w:val="00830C5A"/>
    <w:rsid w:val="00830F7E"/>
    <w:rsid w:val="00830FCD"/>
    <w:rsid w:val="0083105B"/>
    <w:rsid w:val="0083117A"/>
    <w:rsid w:val="00831502"/>
    <w:rsid w:val="0083199B"/>
    <w:rsid w:val="00831C2F"/>
    <w:rsid w:val="00831E3F"/>
    <w:rsid w:val="00831EA1"/>
    <w:rsid w:val="00831ECC"/>
    <w:rsid w:val="00831F55"/>
    <w:rsid w:val="0083213D"/>
    <w:rsid w:val="008321BB"/>
    <w:rsid w:val="00832204"/>
    <w:rsid w:val="008322FB"/>
    <w:rsid w:val="0083252B"/>
    <w:rsid w:val="00832533"/>
    <w:rsid w:val="0083261E"/>
    <w:rsid w:val="0083263F"/>
    <w:rsid w:val="008326A0"/>
    <w:rsid w:val="008326F6"/>
    <w:rsid w:val="008328A2"/>
    <w:rsid w:val="00833441"/>
    <w:rsid w:val="00833A89"/>
    <w:rsid w:val="0083402E"/>
    <w:rsid w:val="008341A6"/>
    <w:rsid w:val="0083484C"/>
    <w:rsid w:val="00834A72"/>
    <w:rsid w:val="0083510C"/>
    <w:rsid w:val="00835311"/>
    <w:rsid w:val="008356B5"/>
    <w:rsid w:val="008358CD"/>
    <w:rsid w:val="0083598D"/>
    <w:rsid w:val="00835B43"/>
    <w:rsid w:val="00835E18"/>
    <w:rsid w:val="008365C5"/>
    <w:rsid w:val="008368B5"/>
    <w:rsid w:val="00836CB1"/>
    <w:rsid w:val="00837211"/>
    <w:rsid w:val="00837337"/>
    <w:rsid w:val="008377D5"/>
    <w:rsid w:val="0083797F"/>
    <w:rsid w:val="00837C77"/>
    <w:rsid w:val="00837D71"/>
    <w:rsid w:val="00837E12"/>
    <w:rsid w:val="00837FE4"/>
    <w:rsid w:val="008403CF"/>
    <w:rsid w:val="00840710"/>
    <w:rsid w:val="00840A68"/>
    <w:rsid w:val="00840C7C"/>
    <w:rsid w:val="00840CDF"/>
    <w:rsid w:val="00840D92"/>
    <w:rsid w:val="00840EDE"/>
    <w:rsid w:val="00840F0C"/>
    <w:rsid w:val="00840FFF"/>
    <w:rsid w:val="008411C2"/>
    <w:rsid w:val="0084189C"/>
    <w:rsid w:val="00841B7F"/>
    <w:rsid w:val="00841D0C"/>
    <w:rsid w:val="00841D1A"/>
    <w:rsid w:val="00841F7F"/>
    <w:rsid w:val="00842102"/>
    <w:rsid w:val="008425CF"/>
    <w:rsid w:val="008426E9"/>
    <w:rsid w:val="008426F5"/>
    <w:rsid w:val="00843387"/>
    <w:rsid w:val="0084352A"/>
    <w:rsid w:val="0084365F"/>
    <w:rsid w:val="00843722"/>
    <w:rsid w:val="008439D7"/>
    <w:rsid w:val="00843A6C"/>
    <w:rsid w:val="008442A0"/>
    <w:rsid w:val="00844332"/>
    <w:rsid w:val="008444CC"/>
    <w:rsid w:val="00844639"/>
    <w:rsid w:val="0084480D"/>
    <w:rsid w:val="00844867"/>
    <w:rsid w:val="008449B3"/>
    <w:rsid w:val="00845008"/>
    <w:rsid w:val="0084545B"/>
    <w:rsid w:val="0084586D"/>
    <w:rsid w:val="008468D3"/>
    <w:rsid w:val="00846C7C"/>
    <w:rsid w:val="00846D1E"/>
    <w:rsid w:val="00846DE8"/>
    <w:rsid w:val="00846EDB"/>
    <w:rsid w:val="00847218"/>
    <w:rsid w:val="00847461"/>
    <w:rsid w:val="00847695"/>
    <w:rsid w:val="00847697"/>
    <w:rsid w:val="00847D92"/>
    <w:rsid w:val="00850326"/>
    <w:rsid w:val="008504BE"/>
    <w:rsid w:val="008504E7"/>
    <w:rsid w:val="008505B9"/>
    <w:rsid w:val="0085092E"/>
    <w:rsid w:val="00850A4F"/>
    <w:rsid w:val="00850C55"/>
    <w:rsid w:val="00850E10"/>
    <w:rsid w:val="008513A2"/>
    <w:rsid w:val="00851460"/>
    <w:rsid w:val="00851610"/>
    <w:rsid w:val="00851ABA"/>
    <w:rsid w:val="00851AEE"/>
    <w:rsid w:val="00851DC1"/>
    <w:rsid w:val="00852139"/>
    <w:rsid w:val="00852440"/>
    <w:rsid w:val="00852ED2"/>
    <w:rsid w:val="00853047"/>
    <w:rsid w:val="008530B1"/>
    <w:rsid w:val="00853557"/>
    <w:rsid w:val="00853806"/>
    <w:rsid w:val="008538FE"/>
    <w:rsid w:val="0085469F"/>
    <w:rsid w:val="00854A21"/>
    <w:rsid w:val="00854DCC"/>
    <w:rsid w:val="0085519A"/>
    <w:rsid w:val="00855F76"/>
    <w:rsid w:val="008561AE"/>
    <w:rsid w:val="0085627A"/>
    <w:rsid w:val="00856963"/>
    <w:rsid w:val="00856A84"/>
    <w:rsid w:val="008572D9"/>
    <w:rsid w:val="008575EB"/>
    <w:rsid w:val="00857669"/>
    <w:rsid w:val="008576D6"/>
    <w:rsid w:val="00860213"/>
    <w:rsid w:val="0086032E"/>
    <w:rsid w:val="00860399"/>
    <w:rsid w:val="008603B1"/>
    <w:rsid w:val="008607E7"/>
    <w:rsid w:val="0086081B"/>
    <w:rsid w:val="0086095C"/>
    <w:rsid w:val="00860D36"/>
    <w:rsid w:val="0086129A"/>
    <w:rsid w:val="008618FE"/>
    <w:rsid w:val="00861D14"/>
    <w:rsid w:val="00862067"/>
    <w:rsid w:val="008621C3"/>
    <w:rsid w:val="0086244B"/>
    <w:rsid w:val="00862A49"/>
    <w:rsid w:val="00862C21"/>
    <w:rsid w:val="00862C75"/>
    <w:rsid w:val="00862D69"/>
    <w:rsid w:val="00863481"/>
    <w:rsid w:val="00863546"/>
    <w:rsid w:val="00863AF2"/>
    <w:rsid w:val="00863E8E"/>
    <w:rsid w:val="00864212"/>
    <w:rsid w:val="008642BE"/>
    <w:rsid w:val="008643F9"/>
    <w:rsid w:val="0086445F"/>
    <w:rsid w:val="00864830"/>
    <w:rsid w:val="008648A3"/>
    <w:rsid w:val="00864911"/>
    <w:rsid w:val="00864C96"/>
    <w:rsid w:val="0086534E"/>
    <w:rsid w:val="00865508"/>
    <w:rsid w:val="008657A8"/>
    <w:rsid w:val="0086592F"/>
    <w:rsid w:val="00866081"/>
    <w:rsid w:val="0086625B"/>
    <w:rsid w:val="00866262"/>
    <w:rsid w:val="00866602"/>
    <w:rsid w:val="00866C51"/>
    <w:rsid w:val="0086742C"/>
    <w:rsid w:val="00870103"/>
    <w:rsid w:val="00870740"/>
    <w:rsid w:val="00870A8A"/>
    <w:rsid w:val="00870FBB"/>
    <w:rsid w:val="0087106D"/>
    <w:rsid w:val="00871F89"/>
    <w:rsid w:val="0087204B"/>
    <w:rsid w:val="00872904"/>
    <w:rsid w:val="00872983"/>
    <w:rsid w:val="00872B70"/>
    <w:rsid w:val="00872CBD"/>
    <w:rsid w:val="00872E9E"/>
    <w:rsid w:val="008732CE"/>
    <w:rsid w:val="008737EE"/>
    <w:rsid w:val="0087389E"/>
    <w:rsid w:val="00873A31"/>
    <w:rsid w:val="00873C28"/>
    <w:rsid w:val="00873DBA"/>
    <w:rsid w:val="008744FC"/>
    <w:rsid w:val="00874918"/>
    <w:rsid w:val="00874D01"/>
    <w:rsid w:val="00875594"/>
    <w:rsid w:val="00875A09"/>
    <w:rsid w:val="00875A1A"/>
    <w:rsid w:val="00875C76"/>
    <w:rsid w:val="00875CFC"/>
    <w:rsid w:val="00875E70"/>
    <w:rsid w:val="00876217"/>
    <w:rsid w:val="008765D0"/>
    <w:rsid w:val="008766F5"/>
    <w:rsid w:val="00876A87"/>
    <w:rsid w:val="00876CDE"/>
    <w:rsid w:val="00876F7C"/>
    <w:rsid w:val="0087721E"/>
    <w:rsid w:val="00877731"/>
    <w:rsid w:val="00877962"/>
    <w:rsid w:val="00877DB9"/>
    <w:rsid w:val="00877EE1"/>
    <w:rsid w:val="0088005E"/>
    <w:rsid w:val="0088015A"/>
    <w:rsid w:val="00880203"/>
    <w:rsid w:val="008803C5"/>
    <w:rsid w:val="0088084C"/>
    <w:rsid w:val="008809CF"/>
    <w:rsid w:val="00880B49"/>
    <w:rsid w:val="00880D97"/>
    <w:rsid w:val="008810DB"/>
    <w:rsid w:val="008814B0"/>
    <w:rsid w:val="00881631"/>
    <w:rsid w:val="00882722"/>
    <w:rsid w:val="0088279B"/>
    <w:rsid w:val="00882AC9"/>
    <w:rsid w:val="00882AFB"/>
    <w:rsid w:val="00882CF6"/>
    <w:rsid w:val="00882EF1"/>
    <w:rsid w:val="00882F37"/>
    <w:rsid w:val="00883C25"/>
    <w:rsid w:val="00883DF5"/>
    <w:rsid w:val="00884062"/>
    <w:rsid w:val="008841D3"/>
    <w:rsid w:val="00884245"/>
    <w:rsid w:val="008842A0"/>
    <w:rsid w:val="0088484D"/>
    <w:rsid w:val="00884C8D"/>
    <w:rsid w:val="0088521C"/>
    <w:rsid w:val="008859C3"/>
    <w:rsid w:val="00885A0B"/>
    <w:rsid w:val="00885B42"/>
    <w:rsid w:val="00885D3A"/>
    <w:rsid w:val="00886354"/>
    <w:rsid w:val="0088646B"/>
    <w:rsid w:val="008864C2"/>
    <w:rsid w:val="008866EB"/>
    <w:rsid w:val="00886781"/>
    <w:rsid w:val="00886BE9"/>
    <w:rsid w:val="0088754D"/>
    <w:rsid w:val="00887C29"/>
    <w:rsid w:val="00887DB2"/>
    <w:rsid w:val="00887E00"/>
    <w:rsid w:val="00887E2A"/>
    <w:rsid w:val="00890095"/>
    <w:rsid w:val="0089028F"/>
    <w:rsid w:val="00890389"/>
    <w:rsid w:val="00890820"/>
    <w:rsid w:val="00890AF6"/>
    <w:rsid w:val="00891177"/>
    <w:rsid w:val="0089133A"/>
    <w:rsid w:val="00891603"/>
    <w:rsid w:val="00891A42"/>
    <w:rsid w:val="00891AFB"/>
    <w:rsid w:val="00891B7F"/>
    <w:rsid w:val="00891F0D"/>
    <w:rsid w:val="008920B6"/>
    <w:rsid w:val="008922F8"/>
    <w:rsid w:val="0089234A"/>
    <w:rsid w:val="0089292D"/>
    <w:rsid w:val="00892BDF"/>
    <w:rsid w:val="00892C08"/>
    <w:rsid w:val="0089311F"/>
    <w:rsid w:val="0089314E"/>
    <w:rsid w:val="00893B03"/>
    <w:rsid w:val="00893D14"/>
    <w:rsid w:val="00893E90"/>
    <w:rsid w:val="008943C3"/>
    <w:rsid w:val="008946F4"/>
    <w:rsid w:val="00894769"/>
    <w:rsid w:val="00895597"/>
    <w:rsid w:val="00895C35"/>
    <w:rsid w:val="0089647E"/>
    <w:rsid w:val="0089659E"/>
    <w:rsid w:val="00896699"/>
    <w:rsid w:val="00896DF0"/>
    <w:rsid w:val="008971B8"/>
    <w:rsid w:val="00897C2E"/>
    <w:rsid w:val="00897C6A"/>
    <w:rsid w:val="00897C72"/>
    <w:rsid w:val="00897EDA"/>
    <w:rsid w:val="008A02A2"/>
    <w:rsid w:val="008A0326"/>
    <w:rsid w:val="008A0599"/>
    <w:rsid w:val="008A086F"/>
    <w:rsid w:val="008A0920"/>
    <w:rsid w:val="008A0E21"/>
    <w:rsid w:val="008A0EA7"/>
    <w:rsid w:val="008A1B2A"/>
    <w:rsid w:val="008A1FDB"/>
    <w:rsid w:val="008A2316"/>
    <w:rsid w:val="008A255C"/>
    <w:rsid w:val="008A258D"/>
    <w:rsid w:val="008A2790"/>
    <w:rsid w:val="008A27FC"/>
    <w:rsid w:val="008A2A13"/>
    <w:rsid w:val="008A2B55"/>
    <w:rsid w:val="008A2DBE"/>
    <w:rsid w:val="008A336B"/>
    <w:rsid w:val="008A34A7"/>
    <w:rsid w:val="008A3721"/>
    <w:rsid w:val="008A3A14"/>
    <w:rsid w:val="008A3D63"/>
    <w:rsid w:val="008A420C"/>
    <w:rsid w:val="008A4599"/>
    <w:rsid w:val="008A474E"/>
    <w:rsid w:val="008A52BA"/>
    <w:rsid w:val="008A58F6"/>
    <w:rsid w:val="008A59A2"/>
    <w:rsid w:val="008A5ACD"/>
    <w:rsid w:val="008A5AD1"/>
    <w:rsid w:val="008A5AF5"/>
    <w:rsid w:val="008A5D4C"/>
    <w:rsid w:val="008A5E51"/>
    <w:rsid w:val="008A6960"/>
    <w:rsid w:val="008A6B2B"/>
    <w:rsid w:val="008A6CAF"/>
    <w:rsid w:val="008A6D13"/>
    <w:rsid w:val="008A72C8"/>
    <w:rsid w:val="008A74F7"/>
    <w:rsid w:val="008B00A1"/>
    <w:rsid w:val="008B012B"/>
    <w:rsid w:val="008B0249"/>
    <w:rsid w:val="008B02DB"/>
    <w:rsid w:val="008B0694"/>
    <w:rsid w:val="008B0798"/>
    <w:rsid w:val="008B0F08"/>
    <w:rsid w:val="008B1308"/>
    <w:rsid w:val="008B14B9"/>
    <w:rsid w:val="008B1665"/>
    <w:rsid w:val="008B1826"/>
    <w:rsid w:val="008B1EBF"/>
    <w:rsid w:val="008B2DE1"/>
    <w:rsid w:val="008B30CC"/>
    <w:rsid w:val="008B32A1"/>
    <w:rsid w:val="008B3A4C"/>
    <w:rsid w:val="008B3D83"/>
    <w:rsid w:val="008B442B"/>
    <w:rsid w:val="008B4BA2"/>
    <w:rsid w:val="008B503A"/>
    <w:rsid w:val="008B5174"/>
    <w:rsid w:val="008B53EA"/>
    <w:rsid w:val="008B5DE0"/>
    <w:rsid w:val="008B634F"/>
    <w:rsid w:val="008B63AC"/>
    <w:rsid w:val="008B6618"/>
    <w:rsid w:val="008B6B70"/>
    <w:rsid w:val="008B6D65"/>
    <w:rsid w:val="008B7CC3"/>
    <w:rsid w:val="008B7D38"/>
    <w:rsid w:val="008B7EF7"/>
    <w:rsid w:val="008B7F54"/>
    <w:rsid w:val="008C0767"/>
    <w:rsid w:val="008C07F5"/>
    <w:rsid w:val="008C084D"/>
    <w:rsid w:val="008C0CCC"/>
    <w:rsid w:val="008C0D01"/>
    <w:rsid w:val="008C1221"/>
    <w:rsid w:val="008C181A"/>
    <w:rsid w:val="008C1F1C"/>
    <w:rsid w:val="008C200F"/>
    <w:rsid w:val="008C27F6"/>
    <w:rsid w:val="008C2A33"/>
    <w:rsid w:val="008C2AAC"/>
    <w:rsid w:val="008C2BEA"/>
    <w:rsid w:val="008C2C79"/>
    <w:rsid w:val="008C2F12"/>
    <w:rsid w:val="008C34CC"/>
    <w:rsid w:val="008C358D"/>
    <w:rsid w:val="008C35CF"/>
    <w:rsid w:val="008C3B53"/>
    <w:rsid w:val="008C489D"/>
    <w:rsid w:val="008C4A97"/>
    <w:rsid w:val="008C4BE8"/>
    <w:rsid w:val="008C5080"/>
    <w:rsid w:val="008C50B8"/>
    <w:rsid w:val="008C5177"/>
    <w:rsid w:val="008C52E3"/>
    <w:rsid w:val="008C53A9"/>
    <w:rsid w:val="008C57C4"/>
    <w:rsid w:val="008C58CB"/>
    <w:rsid w:val="008C5D33"/>
    <w:rsid w:val="008C5E99"/>
    <w:rsid w:val="008C61D4"/>
    <w:rsid w:val="008C675B"/>
    <w:rsid w:val="008C6D45"/>
    <w:rsid w:val="008C6DAF"/>
    <w:rsid w:val="008C6FDC"/>
    <w:rsid w:val="008C7083"/>
    <w:rsid w:val="008C780D"/>
    <w:rsid w:val="008C7DE9"/>
    <w:rsid w:val="008D0132"/>
    <w:rsid w:val="008D03A3"/>
    <w:rsid w:val="008D056B"/>
    <w:rsid w:val="008D0686"/>
    <w:rsid w:val="008D1296"/>
    <w:rsid w:val="008D12FC"/>
    <w:rsid w:val="008D141B"/>
    <w:rsid w:val="008D170E"/>
    <w:rsid w:val="008D1BD4"/>
    <w:rsid w:val="008D1F41"/>
    <w:rsid w:val="008D20A9"/>
    <w:rsid w:val="008D221A"/>
    <w:rsid w:val="008D2397"/>
    <w:rsid w:val="008D2A0A"/>
    <w:rsid w:val="008D2AFE"/>
    <w:rsid w:val="008D2DA1"/>
    <w:rsid w:val="008D2E12"/>
    <w:rsid w:val="008D2EB6"/>
    <w:rsid w:val="008D2FF8"/>
    <w:rsid w:val="008D3029"/>
    <w:rsid w:val="008D36ED"/>
    <w:rsid w:val="008D39CC"/>
    <w:rsid w:val="008D3AC9"/>
    <w:rsid w:val="008D41A3"/>
    <w:rsid w:val="008D48AB"/>
    <w:rsid w:val="008D4991"/>
    <w:rsid w:val="008D4B27"/>
    <w:rsid w:val="008D4D26"/>
    <w:rsid w:val="008D5579"/>
    <w:rsid w:val="008D69A3"/>
    <w:rsid w:val="008D7067"/>
    <w:rsid w:val="008D7204"/>
    <w:rsid w:val="008D7880"/>
    <w:rsid w:val="008D7B8C"/>
    <w:rsid w:val="008D7E16"/>
    <w:rsid w:val="008E00A5"/>
    <w:rsid w:val="008E00CB"/>
    <w:rsid w:val="008E0292"/>
    <w:rsid w:val="008E04F8"/>
    <w:rsid w:val="008E1714"/>
    <w:rsid w:val="008E1929"/>
    <w:rsid w:val="008E1A52"/>
    <w:rsid w:val="008E1B19"/>
    <w:rsid w:val="008E20EB"/>
    <w:rsid w:val="008E2D9E"/>
    <w:rsid w:val="008E3029"/>
    <w:rsid w:val="008E30A9"/>
    <w:rsid w:val="008E33D4"/>
    <w:rsid w:val="008E3608"/>
    <w:rsid w:val="008E3E46"/>
    <w:rsid w:val="008E3E6F"/>
    <w:rsid w:val="008E43B6"/>
    <w:rsid w:val="008E447C"/>
    <w:rsid w:val="008E44E5"/>
    <w:rsid w:val="008E4B37"/>
    <w:rsid w:val="008E4C0C"/>
    <w:rsid w:val="008E4CAB"/>
    <w:rsid w:val="008E4DFC"/>
    <w:rsid w:val="008E555C"/>
    <w:rsid w:val="008E55A2"/>
    <w:rsid w:val="008E58D4"/>
    <w:rsid w:val="008E592F"/>
    <w:rsid w:val="008E599B"/>
    <w:rsid w:val="008E5E04"/>
    <w:rsid w:val="008E5E85"/>
    <w:rsid w:val="008E614A"/>
    <w:rsid w:val="008E6A72"/>
    <w:rsid w:val="008E6C89"/>
    <w:rsid w:val="008E6F6E"/>
    <w:rsid w:val="008E6FF2"/>
    <w:rsid w:val="008E7816"/>
    <w:rsid w:val="008E784E"/>
    <w:rsid w:val="008E7E63"/>
    <w:rsid w:val="008F02E6"/>
    <w:rsid w:val="008F0303"/>
    <w:rsid w:val="008F071B"/>
    <w:rsid w:val="008F09C1"/>
    <w:rsid w:val="008F0A58"/>
    <w:rsid w:val="008F14CC"/>
    <w:rsid w:val="008F1A3E"/>
    <w:rsid w:val="008F1A70"/>
    <w:rsid w:val="008F1B1C"/>
    <w:rsid w:val="008F1D72"/>
    <w:rsid w:val="008F1DEC"/>
    <w:rsid w:val="008F280A"/>
    <w:rsid w:val="008F349E"/>
    <w:rsid w:val="008F392F"/>
    <w:rsid w:val="008F3C9C"/>
    <w:rsid w:val="008F3D32"/>
    <w:rsid w:val="008F4486"/>
    <w:rsid w:val="008F4A05"/>
    <w:rsid w:val="008F4C2A"/>
    <w:rsid w:val="008F4CC1"/>
    <w:rsid w:val="008F4D9A"/>
    <w:rsid w:val="008F5064"/>
    <w:rsid w:val="008F50E6"/>
    <w:rsid w:val="008F5515"/>
    <w:rsid w:val="008F587E"/>
    <w:rsid w:val="008F5EA6"/>
    <w:rsid w:val="008F62AC"/>
    <w:rsid w:val="008F63FD"/>
    <w:rsid w:val="008F6537"/>
    <w:rsid w:val="008F6729"/>
    <w:rsid w:val="008F6C0A"/>
    <w:rsid w:val="008F6F8B"/>
    <w:rsid w:val="008F6F8C"/>
    <w:rsid w:val="008F6FA9"/>
    <w:rsid w:val="008F707E"/>
    <w:rsid w:val="008F7309"/>
    <w:rsid w:val="008F73A4"/>
    <w:rsid w:val="008F7978"/>
    <w:rsid w:val="008F7C5D"/>
    <w:rsid w:val="008F7CA7"/>
    <w:rsid w:val="008F7CBD"/>
    <w:rsid w:val="009001F5"/>
    <w:rsid w:val="00900934"/>
    <w:rsid w:val="00900D50"/>
    <w:rsid w:val="00900F0A"/>
    <w:rsid w:val="00901053"/>
    <w:rsid w:val="00901170"/>
    <w:rsid w:val="0090169F"/>
    <w:rsid w:val="00901727"/>
    <w:rsid w:val="00901C22"/>
    <w:rsid w:val="00902780"/>
    <w:rsid w:val="00902797"/>
    <w:rsid w:val="00902979"/>
    <w:rsid w:val="009033A6"/>
    <w:rsid w:val="00903842"/>
    <w:rsid w:val="00904198"/>
    <w:rsid w:val="00904289"/>
    <w:rsid w:val="009045D7"/>
    <w:rsid w:val="00904617"/>
    <w:rsid w:val="009047CC"/>
    <w:rsid w:val="0090496D"/>
    <w:rsid w:val="00904B1C"/>
    <w:rsid w:val="00904CE9"/>
    <w:rsid w:val="00904F27"/>
    <w:rsid w:val="00905391"/>
    <w:rsid w:val="009056DF"/>
    <w:rsid w:val="00905C8A"/>
    <w:rsid w:val="00905CD8"/>
    <w:rsid w:val="00906254"/>
    <w:rsid w:val="0090703F"/>
    <w:rsid w:val="00907180"/>
    <w:rsid w:val="00907406"/>
    <w:rsid w:val="00907733"/>
    <w:rsid w:val="00907E6F"/>
    <w:rsid w:val="00910957"/>
    <w:rsid w:val="00910A18"/>
    <w:rsid w:val="00910AE8"/>
    <w:rsid w:val="00910DD9"/>
    <w:rsid w:val="00911006"/>
    <w:rsid w:val="00911524"/>
    <w:rsid w:val="00911BC6"/>
    <w:rsid w:val="0091201A"/>
    <w:rsid w:val="0091201B"/>
    <w:rsid w:val="009120B5"/>
    <w:rsid w:val="00912287"/>
    <w:rsid w:val="009128B8"/>
    <w:rsid w:val="009128DF"/>
    <w:rsid w:val="00912BBC"/>
    <w:rsid w:val="009132D7"/>
    <w:rsid w:val="009136B5"/>
    <w:rsid w:val="0091387E"/>
    <w:rsid w:val="00913BBA"/>
    <w:rsid w:val="00913DB2"/>
    <w:rsid w:val="009143DD"/>
    <w:rsid w:val="00914926"/>
    <w:rsid w:val="00914CF4"/>
    <w:rsid w:val="00914D81"/>
    <w:rsid w:val="009151B6"/>
    <w:rsid w:val="00915915"/>
    <w:rsid w:val="0091596F"/>
    <w:rsid w:val="00915BB5"/>
    <w:rsid w:val="00915D0F"/>
    <w:rsid w:val="009163EA"/>
    <w:rsid w:val="0091674D"/>
    <w:rsid w:val="00916D0F"/>
    <w:rsid w:val="00916EFF"/>
    <w:rsid w:val="0091741E"/>
    <w:rsid w:val="0091744A"/>
    <w:rsid w:val="009174FB"/>
    <w:rsid w:val="00917576"/>
    <w:rsid w:val="00917581"/>
    <w:rsid w:val="0091776F"/>
    <w:rsid w:val="0091784C"/>
    <w:rsid w:val="00917940"/>
    <w:rsid w:val="00917AFB"/>
    <w:rsid w:val="00917BAA"/>
    <w:rsid w:val="00920D7F"/>
    <w:rsid w:val="009212A4"/>
    <w:rsid w:val="00921604"/>
    <w:rsid w:val="00921705"/>
    <w:rsid w:val="00921B3D"/>
    <w:rsid w:val="009221F2"/>
    <w:rsid w:val="0092234B"/>
    <w:rsid w:val="009225B2"/>
    <w:rsid w:val="009227F4"/>
    <w:rsid w:val="00922CE5"/>
    <w:rsid w:val="00922F8A"/>
    <w:rsid w:val="0092304B"/>
    <w:rsid w:val="0092306D"/>
    <w:rsid w:val="00923197"/>
    <w:rsid w:val="00923707"/>
    <w:rsid w:val="0092382B"/>
    <w:rsid w:val="00923A2F"/>
    <w:rsid w:val="00923C2E"/>
    <w:rsid w:val="00923EDF"/>
    <w:rsid w:val="00924149"/>
    <w:rsid w:val="009241D6"/>
    <w:rsid w:val="009245D8"/>
    <w:rsid w:val="0092472F"/>
    <w:rsid w:val="00924813"/>
    <w:rsid w:val="0092491B"/>
    <w:rsid w:val="0092494E"/>
    <w:rsid w:val="009249AB"/>
    <w:rsid w:val="00924D25"/>
    <w:rsid w:val="0092539E"/>
    <w:rsid w:val="00925C5C"/>
    <w:rsid w:val="00925D30"/>
    <w:rsid w:val="00926580"/>
    <w:rsid w:val="00926AE6"/>
    <w:rsid w:val="00926CF4"/>
    <w:rsid w:val="00927650"/>
    <w:rsid w:val="0092786B"/>
    <w:rsid w:val="00927E9C"/>
    <w:rsid w:val="00927F84"/>
    <w:rsid w:val="009300F5"/>
    <w:rsid w:val="00930781"/>
    <w:rsid w:val="00930C70"/>
    <w:rsid w:val="00930D12"/>
    <w:rsid w:val="00930E1F"/>
    <w:rsid w:val="0093103A"/>
    <w:rsid w:val="009322F7"/>
    <w:rsid w:val="009325CC"/>
    <w:rsid w:val="009327D6"/>
    <w:rsid w:val="00932823"/>
    <w:rsid w:val="00932B34"/>
    <w:rsid w:val="00932E4C"/>
    <w:rsid w:val="0093321F"/>
    <w:rsid w:val="009332DD"/>
    <w:rsid w:val="00933555"/>
    <w:rsid w:val="00933688"/>
    <w:rsid w:val="0093389F"/>
    <w:rsid w:val="00933F64"/>
    <w:rsid w:val="0093462F"/>
    <w:rsid w:val="00934980"/>
    <w:rsid w:val="00934E19"/>
    <w:rsid w:val="009354DB"/>
    <w:rsid w:val="009357A6"/>
    <w:rsid w:val="009358B8"/>
    <w:rsid w:val="00936064"/>
    <w:rsid w:val="00936378"/>
    <w:rsid w:val="00936496"/>
    <w:rsid w:val="0093649C"/>
    <w:rsid w:val="00936870"/>
    <w:rsid w:val="009369FB"/>
    <w:rsid w:val="00936D2B"/>
    <w:rsid w:val="00936E0A"/>
    <w:rsid w:val="00936EE1"/>
    <w:rsid w:val="00936F78"/>
    <w:rsid w:val="0093748E"/>
    <w:rsid w:val="0093793E"/>
    <w:rsid w:val="00937AFF"/>
    <w:rsid w:val="00940496"/>
    <w:rsid w:val="00940945"/>
    <w:rsid w:val="00940E3C"/>
    <w:rsid w:val="0094140F"/>
    <w:rsid w:val="009419D1"/>
    <w:rsid w:val="00941A6D"/>
    <w:rsid w:val="00941B14"/>
    <w:rsid w:val="00941E23"/>
    <w:rsid w:val="00941F6C"/>
    <w:rsid w:val="0094204E"/>
    <w:rsid w:val="00942311"/>
    <w:rsid w:val="00942337"/>
    <w:rsid w:val="00942901"/>
    <w:rsid w:val="00942EF7"/>
    <w:rsid w:val="00943060"/>
    <w:rsid w:val="009431D8"/>
    <w:rsid w:val="009435BA"/>
    <w:rsid w:val="0094380E"/>
    <w:rsid w:val="00943A30"/>
    <w:rsid w:val="00943AAA"/>
    <w:rsid w:val="00943E60"/>
    <w:rsid w:val="0094431E"/>
    <w:rsid w:val="009446F8"/>
    <w:rsid w:val="00944CD9"/>
    <w:rsid w:val="00944DAE"/>
    <w:rsid w:val="009450F8"/>
    <w:rsid w:val="00945470"/>
    <w:rsid w:val="0094588A"/>
    <w:rsid w:val="00945DD6"/>
    <w:rsid w:val="0094628A"/>
    <w:rsid w:val="00946805"/>
    <w:rsid w:val="00946D75"/>
    <w:rsid w:val="009505B4"/>
    <w:rsid w:val="00950898"/>
    <w:rsid w:val="0095092A"/>
    <w:rsid w:val="00950CFE"/>
    <w:rsid w:val="00950D00"/>
    <w:rsid w:val="00950D2B"/>
    <w:rsid w:val="00951015"/>
    <w:rsid w:val="00951283"/>
    <w:rsid w:val="009513AE"/>
    <w:rsid w:val="00951454"/>
    <w:rsid w:val="009516BB"/>
    <w:rsid w:val="00951C0D"/>
    <w:rsid w:val="00951EC9"/>
    <w:rsid w:val="009520A7"/>
    <w:rsid w:val="00952A6D"/>
    <w:rsid w:val="00952B2C"/>
    <w:rsid w:val="00952B54"/>
    <w:rsid w:val="009536A8"/>
    <w:rsid w:val="009538E4"/>
    <w:rsid w:val="00953F49"/>
    <w:rsid w:val="00953F98"/>
    <w:rsid w:val="00954202"/>
    <w:rsid w:val="00954226"/>
    <w:rsid w:val="009548C7"/>
    <w:rsid w:val="00954AD3"/>
    <w:rsid w:val="00954C07"/>
    <w:rsid w:val="00954DCD"/>
    <w:rsid w:val="00955226"/>
    <w:rsid w:val="00955349"/>
    <w:rsid w:val="00955423"/>
    <w:rsid w:val="00956131"/>
    <w:rsid w:val="009561FD"/>
    <w:rsid w:val="00956335"/>
    <w:rsid w:val="009568A8"/>
    <w:rsid w:val="0095696A"/>
    <w:rsid w:val="009569A7"/>
    <w:rsid w:val="009569D4"/>
    <w:rsid w:val="009572D5"/>
    <w:rsid w:val="009577A0"/>
    <w:rsid w:val="00957C90"/>
    <w:rsid w:val="00957CC9"/>
    <w:rsid w:val="00957CD8"/>
    <w:rsid w:val="00957FC7"/>
    <w:rsid w:val="00960217"/>
    <w:rsid w:val="0096033A"/>
    <w:rsid w:val="009605EF"/>
    <w:rsid w:val="009607B1"/>
    <w:rsid w:val="00960D80"/>
    <w:rsid w:val="00960F29"/>
    <w:rsid w:val="00960FFD"/>
    <w:rsid w:val="00961443"/>
    <w:rsid w:val="009615D0"/>
    <w:rsid w:val="009617A3"/>
    <w:rsid w:val="00961879"/>
    <w:rsid w:val="00961949"/>
    <w:rsid w:val="009619F1"/>
    <w:rsid w:val="00961AA4"/>
    <w:rsid w:val="00961F89"/>
    <w:rsid w:val="00962172"/>
    <w:rsid w:val="009622FE"/>
    <w:rsid w:val="0096248F"/>
    <w:rsid w:val="00962A1D"/>
    <w:rsid w:val="00962B90"/>
    <w:rsid w:val="00962E78"/>
    <w:rsid w:val="00963465"/>
    <w:rsid w:val="009635A7"/>
    <w:rsid w:val="009635FA"/>
    <w:rsid w:val="009636CE"/>
    <w:rsid w:val="0096407A"/>
    <w:rsid w:val="009640F3"/>
    <w:rsid w:val="0096469A"/>
    <w:rsid w:val="009648C9"/>
    <w:rsid w:val="0096497A"/>
    <w:rsid w:val="00964C16"/>
    <w:rsid w:val="00964DBF"/>
    <w:rsid w:val="0096552A"/>
    <w:rsid w:val="009659B1"/>
    <w:rsid w:val="00965C52"/>
    <w:rsid w:val="00966027"/>
    <w:rsid w:val="00966053"/>
    <w:rsid w:val="0096624B"/>
    <w:rsid w:val="00966502"/>
    <w:rsid w:val="00966621"/>
    <w:rsid w:val="00966966"/>
    <w:rsid w:val="00966A9F"/>
    <w:rsid w:val="00966C84"/>
    <w:rsid w:val="00966E8B"/>
    <w:rsid w:val="00966F43"/>
    <w:rsid w:val="009674F5"/>
    <w:rsid w:val="0096754A"/>
    <w:rsid w:val="0096755D"/>
    <w:rsid w:val="0096762B"/>
    <w:rsid w:val="00967936"/>
    <w:rsid w:val="00967942"/>
    <w:rsid w:val="0096799B"/>
    <w:rsid w:val="009679DD"/>
    <w:rsid w:val="00967D83"/>
    <w:rsid w:val="00970860"/>
    <w:rsid w:val="00970FFD"/>
    <w:rsid w:val="0097162E"/>
    <w:rsid w:val="00971956"/>
    <w:rsid w:val="00971E6D"/>
    <w:rsid w:val="00972045"/>
    <w:rsid w:val="009723D4"/>
    <w:rsid w:val="009723EE"/>
    <w:rsid w:val="00972490"/>
    <w:rsid w:val="00972535"/>
    <w:rsid w:val="0097272B"/>
    <w:rsid w:val="00972791"/>
    <w:rsid w:val="0097313A"/>
    <w:rsid w:val="00973299"/>
    <w:rsid w:val="0097337B"/>
    <w:rsid w:val="00973CF9"/>
    <w:rsid w:val="00973D6A"/>
    <w:rsid w:val="00973DAD"/>
    <w:rsid w:val="00974074"/>
    <w:rsid w:val="0097412D"/>
    <w:rsid w:val="009744EE"/>
    <w:rsid w:val="0097481D"/>
    <w:rsid w:val="00974D2B"/>
    <w:rsid w:val="00974E05"/>
    <w:rsid w:val="00975314"/>
    <w:rsid w:val="00975832"/>
    <w:rsid w:val="0097584B"/>
    <w:rsid w:val="00975CF5"/>
    <w:rsid w:val="00975DF2"/>
    <w:rsid w:val="00976063"/>
    <w:rsid w:val="00976497"/>
    <w:rsid w:val="00976CE6"/>
    <w:rsid w:val="0097745A"/>
    <w:rsid w:val="009779D0"/>
    <w:rsid w:val="009779F7"/>
    <w:rsid w:val="00977A82"/>
    <w:rsid w:val="00977ED3"/>
    <w:rsid w:val="00980018"/>
    <w:rsid w:val="009801E5"/>
    <w:rsid w:val="00980398"/>
    <w:rsid w:val="0098059A"/>
    <w:rsid w:val="009808B3"/>
    <w:rsid w:val="00980BE5"/>
    <w:rsid w:val="00980CC7"/>
    <w:rsid w:val="00980F7E"/>
    <w:rsid w:val="009812C8"/>
    <w:rsid w:val="009816AE"/>
    <w:rsid w:val="009816F2"/>
    <w:rsid w:val="00981D07"/>
    <w:rsid w:val="009820F6"/>
    <w:rsid w:val="00982238"/>
    <w:rsid w:val="0098224C"/>
    <w:rsid w:val="00982497"/>
    <w:rsid w:val="0098276C"/>
    <w:rsid w:val="009829E9"/>
    <w:rsid w:val="00982AB2"/>
    <w:rsid w:val="00983419"/>
    <w:rsid w:val="00983A4B"/>
    <w:rsid w:val="00983C23"/>
    <w:rsid w:val="00983F36"/>
    <w:rsid w:val="00984157"/>
    <w:rsid w:val="00984209"/>
    <w:rsid w:val="00984297"/>
    <w:rsid w:val="009842E3"/>
    <w:rsid w:val="00984361"/>
    <w:rsid w:val="009845A8"/>
    <w:rsid w:val="00984634"/>
    <w:rsid w:val="00984721"/>
    <w:rsid w:val="0098494C"/>
    <w:rsid w:val="00984960"/>
    <w:rsid w:val="00984C6C"/>
    <w:rsid w:val="00984D4D"/>
    <w:rsid w:val="00984D92"/>
    <w:rsid w:val="00984E12"/>
    <w:rsid w:val="009850E7"/>
    <w:rsid w:val="009851ED"/>
    <w:rsid w:val="00985584"/>
    <w:rsid w:val="00986187"/>
    <w:rsid w:val="009864CF"/>
    <w:rsid w:val="0098688A"/>
    <w:rsid w:val="00987181"/>
    <w:rsid w:val="00987AD6"/>
    <w:rsid w:val="00990166"/>
    <w:rsid w:val="00990475"/>
    <w:rsid w:val="009905AA"/>
    <w:rsid w:val="009907B6"/>
    <w:rsid w:val="0099092E"/>
    <w:rsid w:val="00990EAB"/>
    <w:rsid w:val="00990F2E"/>
    <w:rsid w:val="00990FA1"/>
    <w:rsid w:val="009913B7"/>
    <w:rsid w:val="0099172C"/>
    <w:rsid w:val="00991B4E"/>
    <w:rsid w:val="00991C41"/>
    <w:rsid w:val="00991D20"/>
    <w:rsid w:val="009924AE"/>
    <w:rsid w:val="0099276B"/>
    <w:rsid w:val="009929C7"/>
    <w:rsid w:val="009929DF"/>
    <w:rsid w:val="00992DD2"/>
    <w:rsid w:val="00992DF3"/>
    <w:rsid w:val="00993419"/>
    <w:rsid w:val="0099348C"/>
    <w:rsid w:val="009934A8"/>
    <w:rsid w:val="00993986"/>
    <w:rsid w:val="00993BA4"/>
    <w:rsid w:val="00993BA9"/>
    <w:rsid w:val="00994042"/>
    <w:rsid w:val="00994379"/>
    <w:rsid w:val="00994381"/>
    <w:rsid w:val="00994427"/>
    <w:rsid w:val="0099539C"/>
    <w:rsid w:val="00995B82"/>
    <w:rsid w:val="00995C9B"/>
    <w:rsid w:val="00995D8F"/>
    <w:rsid w:val="00995EB3"/>
    <w:rsid w:val="0099639B"/>
    <w:rsid w:val="009969A2"/>
    <w:rsid w:val="00996A6C"/>
    <w:rsid w:val="00996DF6"/>
    <w:rsid w:val="009979EA"/>
    <w:rsid w:val="009A004A"/>
    <w:rsid w:val="009A0077"/>
    <w:rsid w:val="009A0839"/>
    <w:rsid w:val="009A0ADE"/>
    <w:rsid w:val="009A0C88"/>
    <w:rsid w:val="009A10E2"/>
    <w:rsid w:val="009A171C"/>
    <w:rsid w:val="009A17DB"/>
    <w:rsid w:val="009A1865"/>
    <w:rsid w:val="009A19E7"/>
    <w:rsid w:val="009A19FC"/>
    <w:rsid w:val="009A1C40"/>
    <w:rsid w:val="009A1F8F"/>
    <w:rsid w:val="009A24B6"/>
    <w:rsid w:val="009A2648"/>
    <w:rsid w:val="009A2CB3"/>
    <w:rsid w:val="009A352F"/>
    <w:rsid w:val="009A36F4"/>
    <w:rsid w:val="009A378E"/>
    <w:rsid w:val="009A386F"/>
    <w:rsid w:val="009A3E99"/>
    <w:rsid w:val="009A3EFF"/>
    <w:rsid w:val="009A3FB1"/>
    <w:rsid w:val="009A429E"/>
    <w:rsid w:val="009A43A5"/>
    <w:rsid w:val="009A44A6"/>
    <w:rsid w:val="009A4946"/>
    <w:rsid w:val="009A4958"/>
    <w:rsid w:val="009A4C4E"/>
    <w:rsid w:val="009A5677"/>
    <w:rsid w:val="009A64FD"/>
    <w:rsid w:val="009A67CA"/>
    <w:rsid w:val="009A68EE"/>
    <w:rsid w:val="009A6AEB"/>
    <w:rsid w:val="009A6E15"/>
    <w:rsid w:val="009A6E1A"/>
    <w:rsid w:val="009A6FBA"/>
    <w:rsid w:val="009A736B"/>
    <w:rsid w:val="009A7576"/>
    <w:rsid w:val="009A7664"/>
    <w:rsid w:val="009A76A3"/>
    <w:rsid w:val="009A7922"/>
    <w:rsid w:val="009A7E24"/>
    <w:rsid w:val="009A7E68"/>
    <w:rsid w:val="009A7F84"/>
    <w:rsid w:val="009B0245"/>
    <w:rsid w:val="009B058A"/>
    <w:rsid w:val="009B074A"/>
    <w:rsid w:val="009B0775"/>
    <w:rsid w:val="009B0EF9"/>
    <w:rsid w:val="009B1120"/>
    <w:rsid w:val="009B1507"/>
    <w:rsid w:val="009B175F"/>
    <w:rsid w:val="009B17FC"/>
    <w:rsid w:val="009B19DF"/>
    <w:rsid w:val="009B1B2E"/>
    <w:rsid w:val="009B1BE0"/>
    <w:rsid w:val="009B2063"/>
    <w:rsid w:val="009B2298"/>
    <w:rsid w:val="009B2929"/>
    <w:rsid w:val="009B2A80"/>
    <w:rsid w:val="009B356B"/>
    <w:rsid w:val="009B3EB7"/>
    <w:rsid w:val="009B3F08"/>
    <w:rsid w:val="009B444F"/>
    <w:rsid w:val="009B4A0E"/>
    <w:rsid w:val="009B4A9E"/>
    <w:rsid w:val="009B4B82"/>
    <w:rsid w:val="009B4CD8"/>
    <w:rsid w:val="009B4D04"/>
    <w:rsid w:val="009B5BC4"/>
    <w:rsid w:val="009B6016"/>
    <w:rsid w:val="009B61EF"/>
    <w:rsid w:val="009B63F9"/>
    <w:rsid w:val="009B6733"/>
    <w:rsid w:val="009B6ADD"/>
    <w:rsid w:val="009B6C3B"/>
    <w:rsid w:val="009B73EA"/>
    <w:rsid w:val="009B7AEC"/>
    <w:rsid w:val="009C039E"/>
    <w:rsid w:val="009C03D4"/>
    <w:rsid w:val="009C042A"/>
    <w:rsid w:val="009C081B"/>
    <w:rsid w:val="009C0D92"/>
    <w:rsid w:val="009C0E6D"/>
    <w:rsid w:val="009C0F98"/>
    <w:rsid w:val="009C1953"/>
    <w:rsid w:val="009C1B4B"/>
    <w:rsid w:val="009C1D56"/>
    <w:rsid w:val="009C255A"/>
    <w:rsid w:val="009C268A"/>
    <w:rsid w:val="009C2B47"/>
    <w:rsid w:val="009C2BC7"/>
    <w:rsid w:val="009C2D2E"/>
    <w:rsid w:val="009C2FA3"/>
    <w:rsid w:val="009C3157"/>
    <w:rsid w:val="009C324C"/>
    <w:rsid w:val="009C374F"/>
    <w:rsid w:val="009C3CC0"/>
    <w:rsid w:val="009C3E57"/>
    <w:rsid w:val="009C3EE8"/>
    <w:rsid w:val="009C458C"/>
    <w:rsid w:val="009C473F"/>
    <w:rsid w:val="009C4B67"/>
    <w:rsid w:val="009C4F0F"/>
    <w:rsid w:val="009C5455"/>
    <w:rsid w:val="009C5562"/>
    <w:rsid w:val="009C5931"/>
    <w:rsid w:val="009C5A95"/>
    <w:rsid w:val="009C6045"/>
    <w:rsid w:val="009C6799"/>
    <w:rsid w:val="009C6CE4"/>
    <w:rsid w:val="009C76C9"/>
    <w:rsid w:val="009C770C"/>
    <w:rsid w:val="009C79C3"/>
    <w:rsid w:val="009D0660"/>
    <w:rsid w:val="009D06A0"/>
    <w:rsid w:val="009D076E"/>
    <w:rsid w:val="009D12C0"/>
    <w:rsid w:val="009D145A"/>
    <w:rsid w:val="009D1496"/>
    <w:rsid w:val="009D16A1"/>
    <w:rsid w:val="009D1D46"/>
    <w:rsid w:val="009D1DBB"/>
    <w:rsid w:val="009D1E39"/>
    <w:rsid w:val="009D1FD6"/>
    <w:rsid w:val="009D2365"/>
    <w:rsid w:val="009D23D4"/>
    <w:rsid w:val="009D2750"/>
    <w:rsid w:val="009D28A7"/>
    <w:rsid w:val="009D28B2"/>
    <w:rsid w:val="009D2AE1"/>
    <w:rsid w:val="009D2CD8"/>
    <w:rsid w:val="009D2DF7"/>
    <w:rsid w:val="009D2F96"/>
    <w:rsid w:val="009D32FC"/>
    <w:rsid w:val="009D35AF"/>
    <w:rsid w:val="009D3A8E"/>
    <w:rsid w:val="009D3C77"/>
    <w:rsid w:val="009D3CE3"/>
    <w:rsid w:val="009D4133"/>
    <w:rsid w:val="009D428D"/>
    <w:rsid w:val="009D436A"/>
    <w:rsid w:val="009D43F7"/>
    <w:rsid w:val="009D48FD"/>
    <w:rsid w:val="009D492C"/>
    <w:rsid w:val="009D4E66"/>
    <w:rsid w:val="009D50BC"/>
    <w:rsid w:val="009D5676"/>
    <w:rsid w:val="009D5850"/>
    <w:rsid w:val="009D5C3C"/>
    <w:rsid w:val="009D5CB3"/>
    <w:rsid w:val="009D5CB6"/>
    <w:rsid w:val="009D5D28"/>
    <w:rsid w:val="009D5D81"/>
    <w:rsid w:val="009D5D94"/>
    <w:rsid w:val="009D5DB0"/>
    <w:rsid w:val="009D5FFE"/>
    <w:rsid w:val="009D6177"/>
    <w:rsid w:val="009D6AB7"/>
    <w:rsid w:val="009D6D85"/>
    <w:rsid w:val="009D718C"/>
    <w:rsid w:val="009D7371"/>
    <w:rsid w:val="009D7BA2"/>
    <w:rsid w:val="009D7F14"/>
    <w:rsid w:val="009E0561"/>
    <w:rsid w:val="009E0792"/>
    <w:rsid w:val="009E0DE5"/>
    <w:rsid w:val="009E0ECB"/>
    <w:rsid w:val="009E0FD7"/>
    <w:rsid w:val="009E1226"/>
    <w:rsid w:val="009E12EC"/>
    <w:rsid w:val="009E1314"/>
    <w:rsid w:val="009E135A"/>
    <w:rsid w:val="009E15DE"/>
    <w:rsid w:val="009E19F4"/>
    <w:rsid w:val="009E1BD6"/>
    <w:rsid w:val="009E1C3D"/>
    <w:rsid w:val="009E1ED1"/>
    <w:rsid w:val="009E2200"/>
    <w:rsid w:val="009E2420"/>
    <w:rsid w:val="009E286D"/>
    <w:rsid w:val="009E2EC0"/>
    <w:rsid w:val="009E2FCA"/>
    <w:rsid w:val="009E3271"/>
    <w:rsid w:val="009E32D1"/>
    <w:rsid w:val="009E39C2"/>
    <w:rsid w:val="009E3AAF"/>
    <w:rsid w:val="009E3EBE"/>
    <w:rsid w:val="009E3FE0"/>
    <w:rsid w:val="009E4588"/>
    <w:rsid w:val="009E4DCE"/>
    <w:rsid w:val="009E50FA"/>
    <w:rsid w:val="009E56E9"/>
    <w:rsid w:val="009E5807"/>
    <w:rsid w:val="009E587C"/>
    <w:rsid w:val="009E58CF"/>
    <w:rsid w:val="009E590D"/>
    <w:rsid w:val="009E599D"/>
    <w:rsid w:val="009E5D1C"/>
    <w:rsid w:val="009E600D"/>
    <w:rsid w:val="009E607B"/>
    <w:rsid w:val="009E6B2F"/>
    <w:rsid w:val="009E6E8E"/>
    <w:rsid w:val="009E70E4"/>
    <w:rsid w:val="009E7321"/>
    <w:rsid w:val="009E7980"/>
    <w:rsid w:val="009E7D68"/>
    <w:rsid w:val="009F01DB"/>
    <w:rsid w:val="009F0A0F"/>
    <w:rsid w:val="009F0A8D"/>
    <w:rsid w:val="009F0C42"/>
    <w:rsid w:val="009F0E3E"/>
    <w:rsid w:val="009F0ED9"/>
    <w:rsid w:val="009F13A2"/>
    <w:rsid w:val="009F13EC"/>
    <w:rsid w:val="009F1820"/>
    <w:rsid w:val="009F18D0"/>
    <w:rsid w:val="009F1B39"/>
    <w:rsid w:val="009F2796"/>
    <w:rsid w:val="009F3247"/>
    <w:rsid w:val="009F35A0"/>
    <w:rsid w:val="009F36EE"/>
    <w:rsid w:val="009F397C"/>
    <w:rsid w:val="009F3D4F"/>
    <w:rsid w:val="009F3D5F"/>
    <w:rsid w:val="009F3F38"/>
    <w:rsid w:val="009F3FD9"/>
    <w:rsid w:val="009F404F"/>
    <w:rsid w:val="009F4411"/>
    <w:rsid w:val="009F511F"/>
    <w:rsid w:val="009F55A5"/>
    <w:rsid w:val="009F55E1"/>
    <w:rsid w:val="009F57B5"/>
    <w:rsid w:val="009F57FD"/>
    <w:rsid w:val="009F581B"/>
    <w:rsid w:val="009F5B2E"/>
    <w:rsid w:val="009F5E0F"/>
    <w:rsid w:val="009F6073"/>
    <w:rsid w:val="009F662E"/>
    <w:rsid w:val="009F66F1"/>
    <w:rsid w:val="009F694D"/>
    <w:rsid w:val="009F6E2F"/>
    <w:rsid w:val="009F6E39"/>
    <w:rsid w:val="009F72E0"/>
    <w:rsid w:val="009F746D"/>
    <w:rsid w:val="009F7B94"/>
    <w:rsid w:val="009F7C5B"/>
    <w:rsid w:val="009F7D52"/>
    <w:rsid w:val="009F7F11"/>
    <w:rsid w:val="009F7F93"/>
    <w:rsid w:val="00A00094"/>
    <w:rsid w:val="00A00465"/>
    <w:rsid w:val="00A00532"/>
    <w:rsid w:val="00A00A52"/>
    <w:rsid w:val="00A00BEA"/>
    <w:rsid w:val="00A00C31"/>
    <w:rsid w:val="00A00E95"/>
    <w:rsid w:val="00A00E99"/>
    <w:rsid w:val="00A00EA1"/>
    <w:rsid w:val="00A00FB3"/>
    <w:rsid w:val="00A01A55"/>
    <w:rsid w:val="00A01B24"/>
    <w:rsid w:val="00A01D9D"/>
    <w:rsid w:val="00A020CC"/>
    <w:rsid w:val="00A021C0"/>
    <w:rsid w:val="00A02219"/>
    <w:rsid w:val="00A02578"/>
    <w:rsid w:val="00A02D77"/>
    <w:rsid w:val="00A035C0"/>
    <w:rsid w:val="00A03673"/>
    <w:rsid w:val="00A03845"/>
    <w:rsid w:val="00A03E01"/>
    <w:rsid w:val="00A04021"/>
    <w:rsid w:val="00A040F4"/>
    <w:rsid w:val="00A04205"/>
    <w:rsid w:val="00A042BA"/>
    <w:rsid w:val="00A0433A"/>
    <w:rsid w:val="00A04623"/>
    <w:rsid w:val="00A046C0"/>
    <w:rsid w:val="00A04A2B"/>
    <w:rsid w:val="00A05037"/>
    <w:rsid w:val="00A0506A"/>
    <w:rsid w:val="00A0523E"/>
    <w:rsid w:val="00A0534D"/>
    <w:rsid w:val="00A06192"/>
    <w:rsid w:val="00A062CD"/>
    <w:rsid w:val="00A064A0"/>
    <w:rsid w:val="00A066CC"/>
    <w:rsid w:val="00A066F6"/>
    <w:rsid w:val="00A06746"/>
    <w:rsid w:val="00A0693A"/>
    <w:rsid w:val="00A069B7"/>
    <w:rsid w:val="00A06CC0"/>
    <w:rsid w:val="00A07696"/>
    <w:rsid w:val="00A07975"/>
    <w:rsid w:val="00A07A86"/>
    <w:rsid w:val="00A07DBF"/>
    <w:rsid w:val="00A07E23"/>
    <w:rsid w:val="00A07E4D"/>
    <w:rsid w:val="00A07FEC"/>
    <w:rsid w:val="00A106B4"/>
    <w:rsid w:val="00A108F2"/>
    <w:rsid w:val="00A10C8D"/>
    <w:rsid w:val="00A115BC"/>
    <w:rsid w:val="00A11D5B"/>
    <w:rsid w:val="00A11D60"/>
    <w:rsid w:val="00A11F18"/>
    <w:rsid w:val="00A12354"/>
    <w:rsid w:val="00A1245E"/>
    <w:rsid w:val="00A124F0"/>
    <w:rsid w:val="00A1263D"/>
    <w:rsid w:val="00A12725"/>
    <w:rsid w:val="00A1272A"/>
    <w:rsid w:val="00A12888"/>
    <w:rsid w:val="00A128BE"/>
    <w:rsid w:val="00A128C8"/>
    <w:rsid w:val="00A12EE6"/>
    <w:rsid w:val="00A131A6"/>
    <w:rsid w:val="00A13410"/>
    <w:rsid w:val="00A140FB"/>
    <w:rsid w:val="00A141CD"/>
    <w:rsid w:val="00A14239"/>
    <w:rsid w:val="00A14272"/>
    <w:rsid w:val="00A14613"/>
    <w:rsid w:val="00A148B1"/>
    <w:rsid w:val="00A14BD2"/>
    <w:rsid w:val="00A14E05"/>
    <w:rsid w:val="00A1515F"/>
    <w:rsid w:val="00A156ED"/>
    <w:rsid w:val="00A15A1C"/>
    <w:rsid w:val="00A16CAE"/>
    <w:rsid w:val="00A16EF1"/>
    <w:rsid w:val="00A17197"/>
    <w:rsid w:val="00A1744A"/>
    <w:rsid w:val="00A175C8"/>
    <w:rsid w:val="00A1770F"/>
    <w:rsid w:val="00A17F25"/>
    <w:rsid w:val="00A17F96"/>
    <w:rsid w:val="00A2041C"/>
    <w:rsid w:val="00A205A6"/>
    <w:rsid w:val="00A2092B"/>
    <w:rsid w:val="00A20BA2"/>
    <w:rsid w:val="00A20E5F"/>
    <w:rsid w:val="00A212C5"/>
    <w:rsid w:val="00A212D4"/>
    <w:rsid w:val="00A21647"/>
    <w:rsid w:val="00A21D02"/>
    <w:rsid w:val="00A222BB"/>
    <w:rsid w:val="00A228EA"/>
    <w:rsid w:val="00A229AA"/>
    <w:rsid w:val="00A22D63"/>
    <w:rsid w:val="00A22DFB"/>
    <w:rsid w:val="00A230F5"/>
    <w:rsid w:val="00A231C5"/>
    <w:rsid w:val="00A232E7"/>
    <w:rsid w:val="00A2384A"/>
    <w:rsid w:val="00A23E04"/>
    <w:rsid w:val="00A241E1"/>
    <w:rsid w:val="00A2421C"/>
    <w:rsid w:val="00A24612"/>
    <w:rsid w:val="00A24749"/>
    <w:rsid w:val="00A24E79"/>
    <w:rsid w:val="00A2519B"/>
    <w:rsid w:val="00A256D6"/>
    <w:rsid w:val="00A258B5"/>
    <w:rsid w:val="00A2590E"/>
    <w:rsid w:val="00A25B34"/>
    <w:rsid w:val="00A25EA4"/>
    <w:rsid w:val="00A25EAD"/>
    <w:rsid w:val="00A2664B"/>
    <w:rsid w:val="00A26BB1"/>
    <w:rsid w:val="00A26FE4"/>
    <w:rsid w:val="00A270AC"/>
    <w:rsid w:val="00A27132"/>
    <w:rsid w:val="00A271B8"/>
    <w:rsid w:val="00A27372"/>
    <w:rsid w:val="00A274E6"/>
    <w:rsid w:val="00A279E2"/>
    <w:rsid w:val="00A304D9"/>
    <w:rsid w:val="00A3091E"/>
    <w:rsid w:val="00A30933"/>
    <w:rsid w:val="00A30BCD"/>
    <w:rsid w:val="00A30D65"/>
    <w:rsid w:val="00A310CF"/>
    <w:rsid w:val="00A311B5"/>
    <w:rsid w:val="00A31271"/>
    <w:rsid w:val="00A3136C"/>
    <w:rsid w:val="00A313E0"/>
    <w:rsid w:val="00A31534"/>
    <w:rsid w:val="00A31AED"/>
    <w:rsid w:val="00A31D7C"/>
    <w:rsid w:val="00A3210E"/>
    <w:rsid w:val="00A32228"/>
    <w:rsid w:val="00A324C8"/>
    <w:rsid w:val="00A326C4"/>
    <w:rsid w:val="00A326EC"/>
    <w:rsid w:val="00A32A5C"/>
    <w:rsid w:val="00A32C94"/>
    <w:rsid w:val="00A32E4A"/>
    <w:rsid w:val="00A32F30"/>
    <w:rsid w:val="00A330AB"/>
    <w:rsid w:val="00A334B3"/>
    <w:rsid w:val="00A336CD"/>
    <w:rsid w:val="00A3370C"/>
    <w:rsid w:val="00A33965"/>
    <w:rsid w:val="00A33B0A"/>
    <w:rsid w:val="00A33E1B"/>
    <w:rsid w:val="00A33E72"/>
    <w:rsid w:val="00A34423"/>
    <w:rsid w:val="00A346D4"/>
    <w:rsid w:val="00A349F8"/>
    <w:rsid w:val="00A34A23"/>
    <w:rsid w:val="00A34BE2"/>
    <w:rsid w:val="00A34C84"/>
    <w:rsid w:val="00A34DFD"/>
    <w:rsid w:val="00A35469"/>
    <w:rsid w:val="00A35780"/>
    <w:rsid w:val="00A35A1C"/>
    <w:rsid w:val="00A35A6B"/>
    <w:rsid w:val="00A35BAD"/>
    <w:rsid w:val="00A35ED0"/>
    <w:rsid w:val="00A3615E"/>
    <w:rsid w:val="00A3625F"/>
    <w:rsid w:val="00A36267"/>
    <w:rsid w:val="00A369E3"/>
    <w:rsid w:val="00A36CB2"/>
    <w:rsid w:val="00A37511"/>
    <w:rsid w:val="00A376BD"/>
    <w:rsid w:val="00A379E9"/>
    <w:rsid w:val="00A37B24"/>
    <w:rsid w:val="00A37C80"/>
    <w:rsid w:val="00A4022E"/>
    <w:rsid w:val="00A40473"/>
    <w:rsid w:val="00A40D66"/>
    <w:rsid w:val="00A4124F"/>
    <w:rsid w:val="00A41381"/>
    <w:rsid w:val="00A4149B"/>
    <w:rsid w:val="00A41B71"/>
    <w:rsid w:val="00A41CB1"/>
    <w:rsid w:val="00A42133"/>
    <w:rsid w:val="00A421E8"/>
    <w:rsid w:val="00A42558"/>
    <w:rsid w:val="00A42743"/>
    <w:rsid w:val="00A42D5F"/>
    <w:rsid w:val="00A42DCD"/>
    <w:rsid w:val="00A43589"/>
    <w:rsid w:val="00A43751"/>
    <w:rsid w:val="00A4407D"/>
    <w:rsid w:val="00A4414F"/>
    <w:rsid w:val="00A44184"/>
    <w:rsid w:val="00A44310"/>
    <w:rsid w:val="00A44498"/>
    <w:rsid w:val="00A445A4"/>
    <w:rsid w:val="00A44648"/>
    <w:rsid w:val="00A44654"/>
    <w:rsid w:val="00A449E7"/>
    <w:rsid w:val="00A44CBE"/>
    <w:rsid w:val="00A44D2B"/>
    <w:rsid w:val="00A4504C"/>
    <w:rsid w:val="00A4536F"/>
    <w:rsid w:val="00A456DC"/>
    <w:rsid w:val="00A46384"/>
    <w:rsid w:val="00A4640B"/>
    <w:rsid w:val="00A46550"/>
    <w:rsid w:val="00A4658B"/>
    <w:rsid w:val="00A46956"/>
    <w:rsid w:val="00A46AA4"/>
    <w:rsid w:val="00A46B42"/>
    <w:rsid w:val="00A46FB1"/>
    <w:rsid w:val="00A473C2"/>
    <w:rsid w:val="00A4753A"/>
    <w:rsid w:val="00A47645"/>
    <w:rsid w:val="00A47672"/>
    <w:rsid w:val="00A47B57"/>
    <w:rsid w:val="00A47DC6"/>
    <w:rsid w:val="00A47F7B"/>
    <w:rsid w:val="00A47FEE"/>
    <w:rsid w:val="00A50421"/>
    <w:rsid w:val="00A50BDF"/>
    <w:rsid w:val="00A50E15"/>
    <w:rsid w:val="00A515B3"/>
    <w:rsid w:val="00A5176B"/>
    <w:rsid w:val="00A51775"/>
    <w:rsid w:val="00A52019"/>
    <w:rsid w:val="00A52570"/>
    <w:rsid w:val="00A5274D"/>
    <w:rsid w:val="00A5347C"/>
    <w:rsid w:val="00A536B2"/>
    <w:rsid w:val="00A5394C"/>
    <w:rsid w:val="00A53F6D"/>
    <w:rsid w:val="00A541EF"/>
    <w:rsid w:val="00A54B2C"/>
    <w:rsid w:val="00A54BC4"/>
    <w:rsid w:val="00A554D9"/>
    <w:rsid w:val="00A5588B"/>
    <w:rsid w:val="00A559BC"/>
    <w:rsid w:val="00A55D41"/>
    <w:rsid w:val="00A55E1E"/>
    <w:rsid w:val="00A5661C"/>
    <w:rsid w:val="00A567B4"/>
    <w:rsid w:val="00A5685D"/>
    <w:rsid w:val="00A57D32"/>
    <w:rsid w:val="00A6030D"/>
    <w:rsid w:val="00A60631"/>
    <w:rsid w:val="00A607FD"/>
    <w:rsid w:val="00A6091A"/>
    <w:rsid w:val="00A609DF"/>
    <w:rsid w:val="00A60B1A"/>
    <w:rsid w:val="00A60EFD"/>
    <w:rsid w:val="00A61070"/>
    <w:rsid w:val="00A610BC"/>
    <w:rsid w:val="00A6124D"/>
    <w:rsid w:val="00A612F4"/>
    <w:rsid w:val="00A613A2"/>
    <w:rsid w:val="00A61471"/>
    <w:rsid w:val="00A616A9"/>
    <w:rsid w:val="00A6171A"/>
    <w:rsid w:val="00A6176B"/>
    <w:rsid w:val="00A6186F"/>
    <w:rsid w:val="00A618D8"/>
    <w:rsid w:val="00A627B2"/>
    <w:rsid w:val="00A6299E"/>
    <w:rsid w:val="00A634F0"/>
    <w:rsid w:val="00A6398F"/>
    <w:rsid w:val="00A6457C"/>
    <w:rsid w:val="00A64689"/>
    <w:rsid w:val="00A647FC"/>
    <w:rsid w:val="00A64C16"/>
    <w:rsid w:val="00A65264"/>
    <w:rsid w:val="00A65365"/>
    <w:rsid w:val="00A65665"/>
    <w:rsid w:val="00A65720"/>
    <w:rsid w:val="00A65E17"/>
    <w:rsid w:val="00A65EB7"/>
    <w:rsid w:val="00A65F61"/>
    <w:rsid w:val="00A66179"/>
    <w:rsid w:val="00A6673A"/>
    <w:rsid w:val="00A66911"/>
    <w:rsid w:val="00A66AFB"/>
    <w:rsid w:val="00A66DC3"/>
    <w:rsid w:val="00A66ED9"/>
    <w:rsid w:val="00A67198"/>
    <w:rsid w:val="00A67395"/>
    <w:rsid w:val="00A673CB"/>
    <w:rsid w:val="00A673ED"/>
    <w:rsid w:val="00A67B55"/>
    <w:rsid w:val="00A67DF7"/>
    <w:rsid w:val="00A67E4F"/>
    <w:rsid w:val="00A703F1"/>
    <w:rsid w:val="00A707B2"/>
    <w:rsid w:val="00A709E6"/>
    <w:rsid w:val="00A70E90"/>
    <w:rsid w:val="00A70FCD"/>
    <w:rsid w:val="00A711C5"/>
    <w:rsid w:val="00A7131D"/>
    <w:rsid w:val="00A715E2"/>
    <w:rsid w:val="00A717D8"/>
    <w:rsid w:val="00A71853"/>
    <w:rsid w:val="00A71876"/>
    <w:rsid w:val="00A71EEA"/>
    <w:rsid w:val="00A7206F"/>
    <w:rsid w:val="00A72199"/>
    <w:rsid w:val="00A72338"/>
    <w:rsid w:val="00A724FE"/>
    <w:rsid w:val="00A72A17"/>
    <w:rsid w:val="00A72C05"/>
    <w:rsid w:val="00A72DFF"/>
    <w:rsid w:val="00A73408"/>
    <w:rsid w:val="00A73459"/>
    <w:rsid w:val="00A7350D"/>
    <w:rsid w:val="00A737D1"/>
    <w:rsid w:val="00A74112"/>
    <w:rsid w:val="00A7450E"/>
    <w:rsid w:val="00A74783"/>
    <w:rsid w:val="00A751EF"/>
    <w:rsid w:val="00A75337"/>
    <w:rsid w:val="00A754D4"/>
    <w:rsid w:val="00A757F7"/>
    <w:rsid w:val="00A75C10"/>
    <w:rsid w:val="00A75C32"/>
    <w:rsid w:val="00A75E77"/>
    <w:rsid w:val="00A76C24"/>
    <w:rsid w:val="00A77780"/>
    <w:rsid w:val="00A8029A"/>
    <w:rsid w:val="00A80F27"/>
    <w:rsid w:val="00A8107C"/>
    <w:rsid w:val="00A811B8"/>
    <w:rsid w:val="00A812B1"/>
    <w:rsid w:val="00A815A2"/>
    <w:rsid w:val="00A8183B"/>
    <w:rsid w:val="00A81963"/>
    <w:rsid w:val="00A81C8A"/>
    <w:rsid w:val="00A81D93"/>
    <w:rsid w:val="00A82571"/>
    <w:rsid w:val="00A828C9"/>
    <w:rsid w:val="00A834B2"/>
    <w:rsid w:val="00A837E5"/>
    <w:rsid w:val="00A839F4"/>
    <w:rsid w:val="00A83BE5"/>
    <w:rsid w:val="00A83C21"/>
    <w:rsid w:val="00A83F2C"/>
    <w:rsid w:val="00A842E9"/>
    <w:rsid w:val="00A8463A"/>
    <w:rsid w:val="00A851EC"/>
    <w:rsid w:val="00A8563C"/>
    <w:rsid w:val="00A85A16"/>
    <w:rsid w:val="00A86240"/>
    <w:rsid w:val="00A867E8"/>
    <w:rsid w:val="00A8698C"/>
    <w:rsid w:val="00A86A9A"/>
    <w:rsid w:val="00A86B00"/>
    <w:rsid w:val="00A86BD7"/>
    <w:rsid w:val="00A86C48"/>
    <w:rsid w:val="00A86FE1"/>
    <w:rsid w:val="00A873F5"/>
    <w:rsid w:val="00A8757B"/>
    <w:rsid w:val="00A87883"/>
    <w:rsid w:val="00A87926"/>
    <w:rsid w:val="00A8795E"/>
    <w:rsid w:val="00A87AB2"/>
    <w:rsid w:val="00A87C68"/>
    <w:rsid w:val="00A87DB4"/>
    <w:rsid w:val="00A905A8"/>
    <w:rsid w:val="00A909E1"/>
    <w:rsid w:val="00A911D1"/>
    <w:rsid w:val="00A917C9"/>
    <w:rsid w:val="00A91E1C"/>
    <w:rsid w:val="00A91EE5"/>
    <w:rsid w:val="00A927DA"/>
    <w:rsid w:val="00A929A8"/>
    <w:rsid w:val="00A92B94"/>
    <w:rsid w:val="00A92CEE"/>
    <w:rsid w:val="00A92DE3"/>
    <w:rsid w:val="00A9306C"/>
    <w:rsid w:val="00A93708"/>
    <w:rsid w:val="00A93792"/>
    <w:rsid w:val="00A9441C"/>
    <w:rsid w:val="00A945FF"/>
    <w:rsid w:val="00A94A4E"/>
    <w:rsid w:val="00A94FD5"/>
    <w:rsid w:val="00A9502E"/>
    <w:rsid w:val="00A957F0"/>
    <w:rsid w:val="00A95A4C"/>
    <w:rsid w:val="00A95C81"/>
    <w:rsid w:val="00A96725"/>
    <w:rsid w:val="00A96C2B"/>
    <w:rsid w:val="00A9720C"/>
    <w:rsid w:val="00A97399"/>
    <w:rsid w:val="00A97691"/>
    <w:rsid w:val="00A977B3"/>
    <w:rsid w:val="00A979A9"/>
    <w:rsid w:val="00A97D99"/>
    <w:rsid w:val="00A97F04"/>
    <w:rsid w:val="00A97F0A"/>
    <w:rsid w:val="00AA003C"/>
    <w:rsid w:val="00AA0443"/>
    <w:rsid w:val="00AA064F"/>
    <w:rsid w:val="00AA070A"/>
    <w:rsid w:val="00AA0A85"/>
    <w:rsid w:val="00AA0BE7"/>
    <w:rsid w:val="00AA1599"/>
    <w:rsid w:val="00AA1654"/>
    <w:rsid w:val="00AA1C64"/>
    <w:rsid w:val="00AA2564"/>
    <w:rsid w:val="00AA286E"/>
    <w:rsid w:val="00AA34F4"/>
    <w:rsid w:val="00AA3CD2"/>
    <w:rsid w:val="00AA3D0A"/>
    <w:rsid w:val="00AA3F12"/>
    <w:rsid w:val="00AA447D"/>
    <w:rsid w:val="00AA4579"/>
    <w:rsid w:val="00AA4788"/>
    <w:rsid w:val="00AA47C6"/>
    <w:rsid w:val="00AA4A68"/>
    <w:rsid w:val="00AA4CA0"/>
    <w:rsid w:val="00AA4D2D"/>
    <w:rsid w:val="00AA51B6"/>
    <w:rsid w:val="00AA528B"/>
    <w:rsid w:val="00AA535D"/>
    <w:rsid w:val="00AA542A"/>
    <w:rsid w:val="00AA5589"/>
    <w:rsid w:val="00AA5C3E"/>
    <w:rsid w:val="00AA5FD7"/>
    <w:rsid w:val="00AA6414"/>
    <w:rsid w:val="00AA6A45"/>
    <w:rsid w:val="00AA6E63"/>
    <w:rsid w:val="00AA7420"/>
    <w:rsid w:val="00AA74B4"/>
    <w:rsid w:val="00AA765F"/>
    <w:rsid w:val="00AA7718"/>
    <w:rsid w:val="00AA780C"/>
    <w:rsid w:val="00AA78CF"/>
    <w:rsid w:val="00AB060F"/>
    <w:rsid w:val="00AB0AA0"/>
    <w:rsid w:val="00AB0AC2"/>
    <w:rsid w:val="00AB12A5"/>
    <w:rsid w:val="00AB130C"/>
    <w:rsid w:val="00AB151A"/>
    <w:rsid w:val="00AB151D"/>
    <w:rsid w:val="00AB18C2"/>
    <w:rsid w:val="00AB18E8"/>
    <w:rsid w:val="00AB1A78"/>
    <w:rsid w:val="00AB1A7F"/>
    <w:rsid w:val="00AB21DB"/>
    <w:rsid w:val="00AB24C7"/>
    <w:rsid w:val="00AB268C"/>
    <w:rsid w:val="00AB2D1D"/>
    <w:rsid w:val="00AB3289"/>
    <w:rsid w:val="00AB32FB"/>
    <w:rsid w:val="00AB3400"/>
    <w:rsid w:val="00AB3938"/>
    <w:rsid w:val="00AB3CDF"/>
    <w:rsid w:val="00AB4440"/>
    <w:rsid w:val="00AB481A"/>
    <w:rsid w:val="00AB4A8A"/>
    <w:rsid w:val="00AB4DAC"/>
    <w:rsid w:val="00AB4E60"/>
    <w:rsid w:val="00AB5CBF"/>
    <w:rsid w:val="00AB5F0C"/>
    <w:rsid w:val="00AB5FF4"/>
    <w:rsid w:val="00AB6600"/>
    <w:rsid w:val="00AB68FB"/>
    <w:rsid w:val="00AB6978"/>
    <w:rsid w:val="00AB73A4"/>
    <w:rsid w:val="00AB73BF"/>
    <w:rsid w:val="00AB759B"/>
    <w:rsid w:val="00AB75E4"/>
    <w:rsid w:val="00AB77A9"/>
    <w:rsid w:val="00AB7B97"/>
    <w:rsid w:val="00AB7FB7"/>
    <w:rsid w:val="00AC031A"/>
    <w:rsid w:val="00AC09F7"/>
    <w:rsid w:val="00AC0B85"/>
    <w:rsid w:val="00AC0DEE"/>
    <w:rsid w:val="00AC0EAB"/>
    <w:rsid w:val="00AC10B2"/>
    <w:rsid w:val="00AC164F"/>
    <w:rsid w:val="00AC191B"/>
    <w:rsid w:val="00AC1A05"/>
    <w:rsid w:val="00AC1A06"/>
    <w:rsid w:val="00AC1B3E"/>
    <w:rsid w:val="00AC1B86"/>
    <w:rsid w:val="00AC1CD1"/>
    <w:rsid w:val="00AC1D7D"/>
    <w:rsid w:val="00AC23E2"/>
    <w:rsid w:val="00AC2468"/>
    <w:rsid w:val="00AC24AF"/>
    <w:rsid w:val="00AC2B3A"/>
    <w:rsid w:val="00AC2C37"/>
    <w:rsid w:val="00AC2E69"/>
    <w:rsid w:val="00AC33F6"/>
    <w:rsid w:val="00AC3448"/>
    <w:rsid w:val="00AC3749"/>
    <w:rsid w:val="00AC387E"/>
    <w:rsid w:val="00AC3AA4"/>
    <w:rsid w:val="00AC47A6"/>
    <w:rsid w:val="00AC540F"/>
    <w:rsid w:val="00AC572B"/>
    <w:rsid w:val="00AC5B86"/>
    <w:rsid w:val="00AC5CF8"/>
    <w:rsid w:val="00AC5F31"/>
    <w:rsid w:val="00AC604B"/>
    <w:rsid w:val="00AC72D3"/>
    <w:rsid w:val="00AC7923"/>
    <w:rsid w:val="00AC7B78"/>
    <w:rsid w:val="00AC7F45"/>
    <w:rsid w:val="00AD0648"/>
    <w:rsid w:val="00AD093C"/>
    <w:rsid w:val="00AD0ED9"/>
    <w:rsid w:val="00AD163B"/>
    <w:rsid w:val="00AD185F"/>
    <w:rsid w:val="00AD1951"/>
    <w:rsid w:val="00AD1B7D"/>
    <w:rsid w:val="00AD1D78"/>
    <w:rsid w:val="00AD2338"/>
    <w:rsid w:val="00AD2CA2"/>
    <w:rsid w:val="00AD2DC9"/>
    <w:rsid w:val="00AD317B"/>
    <w:rsid w:val="00AD3196"/>
    <w:rsid w:val="00AD31D7"/>
    <w:rsid w:val="00AD33E9"/>
    <w:rsid w:val="00AD3684"/>
    <w:rsid w:val="00AD3780"/>
    <w:rsid w:val="00AD3B79"/>
    <w:rsid w:val="00AD3FD8"/>
    <w:rsid w:val="00AD40A7"/>
    <w:rsid w:val="00AD460A"/>
    <w:rsid w:val="00AD47A1"/>
    <w:rsid w:val="00AD4A15"/>
    <w:rsid w:val="00AD4B73"/>
    <w:rsid w:val="00AD4C16"/>
    <w:rsid w:val="00AD5390"/>
    <w:rsid w:val="00AD5667"/>
    <w:rsid w:val="00AD5700"/>
    <w:rsid w:val="00AD5980"/>
    <w:rsid w:val="00AD5C58"/>
    <w:rsid w:val="00AD5EA7"/>
    <w:rsid w:val="00AD62E0"/>
    <w:rsid w:val="00AD62FB"/>
    <w:rsid w:val="00AD66A6"/>
    <w:rsid w:val="00AD6B0C"/>
    <w:rsid w:val="00AD6F9D"/>
    <w:rsid w:val="00AD7C6E"/>
    <w:rsid w:val="00AE08E7"/>
    <w:rsid w:val="00AE0A3F"/>
    <w:rsid w:val="00AE0B67"/>
    <w:rsid w:val="00AE0C50"/>
    <w:rsid w:val="00AE12FC"/>
    <w:rsid w:val="00AE14D8"/>
    <w:rsid w:val="00AE175F"/>
    <w:rsid w:val="00AE1C34"/>
    <w:rsid w:val="00AE2599"/>
    <w:rsid w:val="00AE26CB"/>
    <w:rsid w:val="00AE28F3"/>
    <w:rsid w:val="00AE2976"/>
    <w:rsid w:val="00AE2CCF"/>
    <w:rsid w:val="00AE2EFE"/>
    <w:rsid w:val="00AE301B"/>
    <w:rsid w:val="00AE368C"/>
    <w:rsid w:val="00AE4363"/>
    <w:rsid w:val="00AE43B0"/>
    <w:rsid w:val="00AE4642"/>
    <w:rsid w:val="00AE5016"/>
    <w:rsid w:val="00AE5118"/>
    <w:rsid w:val="00AE5427"/>
    <w:rsid w:val="00AE559A"/>
    <w:rsid w:val="00AE55A3"/>
    <w:rsid w:val="00AE5783"/>
    <w:rsid w:val="00AE5796"/>
    <w:rsid w:val="00AE5927"/>
    <w:rsid w:val="00AE5BB0"/>
    <w:rsid w:val="00AE5C17"/>
    <w:rsid w:val="00AE5D38"/>
    <w:rsid w:val="00AE5E2E"/>
    <w:rsid w:val="00AE6460"/>
    <w:rsid w:val="00AE6B79"/>
    <w:rsid w:val="00AE71A1"/>
    <w:rsid w:val="00AE7B41"/>
    <w:rsid w:val="00AE7C64"/>
    <w:rsid w:val="00AE7DC8"/>
    <w:rsid w:val="00AF01EB"/>
    <w:rsid w:val="00AF03C5"/>
    <w:rsid w:val="00AF0704"/>
    <w:rsid w:val="00AF085C"/>
    <w:rsid w:val="00AF08D4"/>
    <w:rsid w:val="00AF0998"/>
    <w:rsid w:val="00AF0A3B"/>
    <w:rsid w:val="00AF10B1"/>
    <w:rsid w:val="00AF12D3"/>
    <w:rsid w:val="00AF1726"/>
    <w:rsid w:val="00AF1E34"/>
    <w:rsid w:val="00AF206C"/>
    <w:rsid w:val="00AF2648"/>
    <w:rsid w:val="00AF26C2"/>
    <w:rsid w:val="00AF290C"/>
    <w:rsid w:val="00AF2A0D"/>
    <w:rsid w:val="00AF2DFE"/>
    <w:rsid w:val="00AF304A"/>
    <w:rsid w:val="00AF30D7"/>
    <w:rsid w:val="00AF354B"/>
    <w:rsid w:val="00AF36D3"/>
    <w:rsid w:val="00AF38EB"/>
    <w:rsid w:val="00AF3911"/>
    <w:rsid w:val="00AF3BD3"/>
    <w:rsid w:val="00AF4728"/>
    <w:rsid w:val="00AF4890"/>
    <w:rsid w:val="00AF5440"/>
    <w:rsid w:val="00AF558C"/>
    <w:rsid w:val="00AF56EE"/>
    <w:rsid w:val="00AF570E"/>
    <w:rsid w:val="00AF578F"/>
    <w:rsid w:val="00AF5CDD"/>
    <w:rsid w:val="00AF6466"/>
    <w:rsid w:val="00AF66CE"/>
    <w:rsid w:val="00AF6A97"/>
    <w:rsid w:val="00AF6FA6"/>
    <w:rsid w:val="00AF78CA"/>
    <w:rsid w:val="00B0022B"/>
    <w:rsid w:val="00B003B4"/>
    <w:rsid w:val="00B003B9"/>
    <w:rsid w:val="00B0057F"/>
    <w:rsid w:val="00B00A59"/>
    <w:rsid w:val="00B00BDF"/>
    <w:rsid w:val="00B016BD"/>
    <w:rsid w:val="00B01967"/>
    <w:rsid w:val="00B01BF5"/>
    <w:rsid w:val="00B01E22"/>
    <w:rsid w:val="00B022A2"/>
    <w:rsid w:val="00B0262A"/>
    <w:rsid w:val="00B033D9"/>
    <w:rsid w:val="00B04152"/>
    <w:rsid w:val="00B045DD"/>
    <w:rsid w:val="00B045F4"/>
    <w:rsid w:val="00B049BE"/>
    <w:rsid w:val="00B04AAE"/>
    <w:rsid w:val="00B04B2A"/>
    <w:rsid w:val="00B04E81"/>
    <w:rsid w:val="00B05023"/>
    <w:rsid w:val="00B050CF"/>
    <w:rsid w:val="00B05166"/>
    <w:rsid w:val="00B05265"/>
    <w:rsid w:val="00B05B12"/>
    <w:rsid w:val="00B06508"/>
    <w:rsid w:val="00B0682E"/>
    <w:rsid w:val="00B0699F"/>
    <w:rsid w:val="00B06E6E"/>
    <w:rsid w:val="00B06F94"/>
    <w:rsid w:val="00B073C0"/>
    <w:rsid w:val="00B074BE"/>
    <w:rsid w:val="00B076F3"/>
    <w:rsid w:val="00B07B3F"/>
    <w:rsid w:val="00B10481"/>
    <w:rsid w:val="00B10714"/>
    <w:rsid w:val="00B10881"/>
    <w:rsid w:val="00B10B20"/>
    <w:rsid w:val="00B10FB4"/>
    <w:rsid w:val="00B11314"/>
    <w:rsid w:val="00B11388"/>
    <w:rsid w:val="00B116D4"/>
    <w:rsid w:val="00B118CB"/>
    <w:rsid w:val="00B11F66"/>
    <w:rsid w:val="00B120A3"/>
    <w:rsid w:val="00B12C66"/>
    <w:rsid w:val="00B138F8"/>
    <w:rsid w:val="00B1414C"/>
    <w:rsid w:val="00B14576"/>
    <w:rsid w:val="00B14A78"/>
    <w:rsid w:val="00B14AE5"/>
    <w:rsid w:val="00B14BD4"/>
    <w:rsid w:val="00B15026"/>
    <w:rsid w:val="00B15910"/>
    <w:rsid w:val="00B1627A"/>
    <w:rsid w:val="00B163F0"/>
    <w:rsid w:val="00B1654A"/>
    <w:rsid w:val="00B170FA"/>
    <w:rsid w:val="00B171BA"/>
    <w:rsid w:val="00B172C0"/>
    <w:rsid w:val="00B17496"/>
    <w:rsid w:val="00B17F3C"/>
    <w:rsid w:val="00B202B1"/>
    <w:rsid w:val="00B204C7"/>
    <w:rsid w:val="00B2057C"/>
    <w:rsid w:val="00B206A0"/>
    <w:rsid w:val="00B20AD0"/>
    <w:rsid w:val="00B21095"/>
    <w:rsid w:val="00B2168A"/>
    <w:rsid w:val="00B218FB"/>
    <w:rsid w:val="00B21B5C"/>
    <w:rsid w:val="00B21BA1"/>
    <w:rsid w:val="00B21E49"/>
    <w:rsid w:val="00B21EC9"/>
    <w:rsid w:val="00B221FB"/>
    <w:rsid w:val="00B22C80"/>
    <w:rsid w:val="00B22D4E"/>
    <w:rsid w:val="00B23A4C"/>
    <w:rsid w:val="00B24194"/>
    <w:rsid w:val="00B24580"/>
    <w:rsid w:val="00B2474E"/>
    <w:rsid w:val="00B248BA"/>
    <w:rsid w:val="00B248D9"/>
    <w:rsid w:val="00B24B72"/>
    <w:rsid w:val="00B24CC5"/>
    <w:rsid w:val="00B25336"/>
    <w:rsid w:val="00B2571B"/>
    <w:rsid w:val="00B25720"/>
    <w:rsid w:val="00B25E17"/>
    <w:rsid w:val="00B26219"/>
    <w:rsid w:val="00B262A1"/>
    <w:rsid w:val="00B2688D"/>
    <w:rsid w:val="00B26FE2"/>
    <w:rsid w:val="00B2747F"/>
    <w:rsid w:val="00B277BA"/>
    <w:rsid w:val="00B27B96"/>
    <w:rsid w:val="00B27EDF"/>
    <w:rsid w:val="00B27FB2"/>
    <w:rsid w:val="00B27FDC"/>
    <w:rsid w:val="00B30340"/>
    <w:rsid w:val="00B3061D"/>
    <w:rsid w:val="00B306CD"/>
    <w:rsid w:val="00B30FC3"/>
    <w:rsid w:val="00B31C81"/>
    <w:rsid w:val="00B324C1"/>
    <w:rsid w:val="00B32591"/>
    <w:rsid w:val="00B3280D"/>
    <w:rsid w:val="00B3294F"/>
    <w:rsid w:val="00B32FCD"/>
    <w:rsid w:val="00B3301C"/>
    <w:rsid w:val="00B3306B"/>
    <w:rsid w:val="00B33216"/>
    <w:rsid w:val="00B334BC"/>
    <w:rsid w:val="00B33950"/>
    <w:rsid w:val="00B33A0C"/>
    <w:rsid w:val="00B33A9E"/>
    <w:rsid w:val="00B33BDE"/>
    <w:rsid w:val="00B33F48"/>
    <w:rsid w:val="00B341D0"/>
    <w:rsid w:val="00B34528"/>
    <w:rsid w:val="00B3470D"/>
    <w:rsid w:val="00B34E6E"/>
    <w:rsid w:val="00B350A4"/>
    <w:rsid w:val="00B3541B"/>
    <w:rsid w:val="00B358CD"/>
    <w:rsid w:val="00B35906"/>
    <w:rsid w:val="00B3592C"/>
    <w:rsid w:val="00B3596C"/>
    <w:rsid w:val="00B35A38"/>
    <w:rsid w:val="00B35C0A"/>
    <w:rsid w:val="00B36915"/>
    <w:rsid w:val="00B36A59"/>
    <w:rsid w:val="00B36CC2"/>
    <w:rsid w:val="00B36D28"/>
    <w:rsid w:val="00B36D4F"/>
    <w:rsid w:val="00B37085"/>
    <w:rsid w:val="00B372B0"/>
    <w:rsid w:val="00B3767F"/>
    <w:rsid w:val="00B378D1"/>
    <w:rsid w:val="00B3790D"/>
    <w:rsid w:val="00B37B61"/>
    <w:rsid w:val="00B401DE"/>
    <w:rsid w:val="00B40477"/>
    <w:rsid w:val="00B40545"/>
    <w:rsid w:val="00B405E1"/>
    <w:rsid w:val="00B4083A"/>
    <w:rsid w:val="00B40D2E"/>
    <w:rsid w:val="00B415D4"/>
    <w:rsid w:val="00B41903"/>
    <w:rsid w:val="00B41B6B"/>
    <w:rsid w:val="00B41D2E"/>
    <w:rsid w:val="00B41FC6"/>
    <w:rsid w:val="00B42280"/>
    <w:rsid w:val="00B42381"/>
    <w:rsid w:val="00B426BC"/>
    <w:rsid w:val="00B429A2"/>
    <w:rsid w:val="00B42ABF"/>
    <w:rsid w:val="00B42CF1"/>
    <w:rsid w:val="00B42D7C"/>
    <w:rsid w:val="00B42FDA"/>
    <w:rsid w:val="00B43017"/>
    <w:rsid w:val="00B43177"/>
    <w:rsid w:val="00B434F8"/>
    <w:rsid w:val="00B43532"/>
    <w:rsid w:val="00B43637"/>
    <w:rsid w:val="00B43A78"/>
    <w:rsid w:val="00B43DEE"/>
    <w:rsid w:val="00B448BF"/>
    <w:rsid w:val="00B45144"/>
    <w:rsid w:val="00B451C4"/>
    <w:rsid w:val="00B45589"/>
    <w:rsid w:val="00B45F25"/>
    <w:rsid w:val="00B4633C"/>
    <w:rsid w:val="00B4670C"/>
    <w:rsid w:val="00B46AEA"/>
    <w:rsid w:val="00B46E3A"/>
    <w:rsid w:val="00B47042"/>
    <w:rsid w:val="00B471A9"/>
    <w:rsid w:val="00B479EC"/>
    <w:rsid w:val="00B47ED5"/>
    <w:rsid w:val="00B47F79"/>
    <w:rsid w:val="00B5037E"/>
    <w:rsid w:val="00B5083D"/>
    <w:rsid w:val="00B5097B"/>
    <w:rsid w:val="00B509DF"/>
    <w:rsid w:val="00B50F7E"/>
    <w:rsid w:val="00B51225"/>
    <w:rsid w:val="00B51412"/>
    <w:rsid w:val="00B5159D"/>
    <w:rsid w:val="00B51D67"/>
    <w:rsid w:val="00B51DBA"/>
    <w:rsid w:val="00B51DD5"/>
    <w:rsid w:val="00B51FCF"/>
    <w:rsid w:val="00B520DA"/>
    <w:rsid w:val="00B52872"/>
    <w:rsid w:val="00B52CBD"/>
    <w:rsid w:val="00B52D93"/>
    <w:rsid w:val="00B5322A"/>
    <w:rsid w:val="00B535B6"/>
    <w:rsid w:val="00B537A4"/>
    <w:rsid w:val="00B537CA"/>
    <w:rsid w:val="00B5392F"/>
    <w:rsid w:val="00B53B41"/>
    <w:rsid w:val="00B53C24"/>
    <w:rsid w:val="00B54981"/>
    <w:rsid w:val="00B54AA8"/>
    <w:rsid w:val="00B54B73"/>
    <w:rsid w:val="00B5540A"/>
    <w:rsid w:val="00B554A1"/>
    <w:rsid w:val="00B554D2"/>
    <w:rsid w:val="00B555A1"/>
    <w:rsid w:val="00B5586F"/>
    <w:rsid w:val="00B55AD2"/>
    <w:rsid w:val="00B55B61"/>
    <w:rsid w:val="00B55BDE"/>
    <w:rsid w:val="00B55C79"/>
    <w:rsid w:val="00B55EE4"/>
    <w:rsid w:val="00B55F67"/>
    <w:rsid w:val="00B565B3"/>
    <w:rsid w:val="00B5675D"/>
    <w:rsid w:val="00B56794"/>
    <w:rsid w:val="00B567BF"/>
    <w:rsid w:val="00B56E6C"/>
    <w:rsid w:val="00B57614"/>
    <w:rsid w:val="00B57669"/>
    <w:rsid w:val="00B5777A"/>
    <w:rsid w:val="00B57ACB"/>
    <w:rsid w:val="00B608CD"/>
    <w:rsid w:val="00B609F1"/>
    <w:rsid w:val="00B60E7C"/>
    <w:rsid w:val="00B61035"/>
    <w:rsid w:val="00B614BF"/>
    <w:rsid w:val="00B6168C"/>
    <w:rsid w:val="00B6182C"/>
    <w:rsid w:val="00B61AB7"/>
    <w:rsid w:val="00B624DA"/>
    <w:rsid w:val="00B62A9B"/>
    <w:rsid w:val="00B62BDC"/>
    <w:rsid w:val="00B62C56"/>
    <w:rsid w:val="00B63465"/>
    <w:rsid w:val="00B63AC7"/>
    <w:rsid w:val="00B63B00"/>
    <w:rsid w:val="00B63B1D"/>
    <w:rsid w:val="00B64139"/>
    <w:rsid w:val="00B642DB"/>
    <w:rsid w:val="00B647AE"/>
    <w:rsid w:val="00B64B13"/>
    <w:rsid w:val="00B65950"/>
    <w:rsid w:val="00B659BC"/>
    <w:rsid w:val="00B65E0D"/>
    <w:rsid w:val="00B65EB2"/>
    <w:rsid w:val="00B66020"/>
    <w:rsid w:val="00B661DE"/>
    <w:rsid w:val="00B66341"/>
    <w:rsid w:val="00B663C0"/>
    <w:rsid w:val="00B66611"/>
    <w:rsid w:val="00B6687A"/>
    <w:rsid w:val="00B668D7"/>
    <w:rsid w:val="00B66AF7"/>
    <w:rsid w:val="00B66C7E"/>
    <w:rsid w:val="00B66E4C"/>
    <w:rsid w:val="00B66FB9"/>
    <w:rsid w:val="00B67ED7"/>
    <w:rsid w:val="00B705B2"/>
    <w:rsid w:val="00B70F41"/>
    <w:rsid w:val="00B70FB8"/>
    <w:rsid w:val="00B7145A"/>
    <w:rsid w:val="00B714CA"/>
    <w:rsid w:val="00B7164A"/>
    <w:rsid w:val="00B71B1C"/>
    <w:rsid w:val="00B71FD7"/>
    <w:rsid w:val="00B72179"/>
    <w:rsid w:val="00B72210"/>
    <w:rsid w:val="00B727CE"/>
    <w:rsid w:val="00B729BB"/>
    <w:rsid w:val="00B729E5"/>
    <w:rsid w:val="00B72F21"/>
    <w:rsid w:val="00B73259"/>
    <w:rsid w:val="00B73271"/>
    <w:rsid w:val="00B734B4"/>
    <w:rsid w:val="00B734F8"/>
    <w:rsid w:val="00B73706"/>
    <w:rsid w:val="00B73777"/>
    <w:rsid w:val="00B74191"/>
    <w:rsid w:val="00B7440A"/>
    <w:rsid w:val="00B7447C"/>
    <w:rsid w:val="00B74F8C"/>
    <w:rsid w:val="00B753F8"/>
    <w:rsid w:val="00B754F2"/>
    <w:rsid w:val="00B758E4"/>
    <w:rsid w:val="00B762B3"/>
    <w:rsid w:val="00B76436"/>
    <w:rsid w:val="00B7691B"/>
    <w:rsid w:val="00B76C9D"/>
    <w:rsid w:val="00B76E52"/>
    <w:rsid w:val="00B76FA8"/>
    <w:rsid w:val="00B77212"/>
    <w:rsid w:val="00B772B7"/>
    <w:rsid w:val="00B7799B"/>
    <w:rsid w:val="00B77BC6"/>
    <w:rsid w:val="00B80162"/>
    <w:rsid w:val="00B805AF"/>
    <w:rsid w:val="00B80B3A"/>
    <w:rsid w:val="00B80D14"/>
    <w:rsid w:val="00B80ECF"/>
    <w:rsid w:val="00B810B5"/>
    <w:rsid w:val="00B8111F"/>
    <w:rsid w:val="00B811D6"/>
    <w:rsid w:val="00B813C4"/>
    <w:rsid w:val="00B8164B"/>
    <w:rsid w:val="00B81FA6"/>
    <w:rsid w:val="00B82185"/>
    <w:rsid w:val="00B82479"/>
    <w:rsid w:val="00B82D3B"/>
    <w:rsid w:val="00B82D72"/>
    <w:rsid w:val="00B82DEA"/>
    <w:rsid w:val="00B836FD"/>
    <w:rsid w:val="00B83884"/>
    <w:rsid w:val="00B83D29"/>
    <w:rsid w:val="00B83D64"/>
    <w:rsid w:val="00B83E51"/>
    <w:rsid w:val="00B83EE0"/>
    <w:rsid w:val="00B8436D"/>
    <w:rsid w:val="00B844C9"/>
    <w:rsid w:val="00B846D2"/>
    <w:rsid w:val="00B84781"/>
    <w:rsid w:val="00B847E8"/>
    <w:rsid w:val="00B84C58"/>
    <w:rsid w:val="00B84C6B"/>
    <w:rsid w:val="00B84DD9"/>
    <w:rsid w:val="00B84E61"/>
    <w:rsid w:val="00B84F9E"/>
    <w:rsid w:val="00B8503E"/>
    <w:rsid w:val="00B85087"/>
    <w:rsid w:val="00B850A8"/>
    <w:rsid w:val="00B850AA"/>
    <w:rsid w:val="00B8528D"/>
    <w:rsid w:val="00B85357"/>
    <w:rsid w:val="00B853CB"/>
    <w:rsid w:val="00B85615"/>
    <w:rsid w:val="00B85AB8"/>
    <w:rsid w:val="00B860BD"/>
    <w:rsid w:val="00B863BD"/>
    <w:rsid w:val="00B863D6"/>
    <w:rsid w:val="00B868AE"/>
    <w:rsid w:val="00B86AC8"/>
    <w:rsid w:val="00B86CCD"/>
    <w:rsid w:val="00B86F47"/>
    <w:rsid w:val="00B86F78"/>
    <w:rsid w:val="00B86FC2"/>
    <w:rsid w:val="00B8709B"/>
    <w:rsid w:val="00B87551"/>
    <w:rsid w:val="00B8756F"/>
    <w:rsid w:val="00B87F3E"/>
    <w:rsid w:val="00B9046F"/>
    <w:rsid w:val="00B90613"/>
    <w:rsid w:val="00B90AEB"/>
    <w:rsid w:val="00B90FA1"/>
    <w:rsid w:val="00B91DD2"/>
    <w:rsid w:val="00B92183"/>
    <w:rsid w:val="00B92776"/>
    <w:rsid w:val="00B92950"/>
    <w:rsid w:val="00B92A7E"/>
    <w:rsid w:val="00B93299"/>
    <w:rsid w:val="00B9339E"/>
    <w:rsid w:val="00B933A9"/>
    <w:rsid w:val="00B93ACC"/>
    <w:rsid w:val="00B93CA1"/>
    <w:rsid w:val="00B941F2"/>
    <w:rsid w:val="00B94461"/>
    <w:rsid w:val="00B94908"/>
    <w:rsid w:val="00B94AD9"/>
    <w:rsid w:val="00B94B8F"/>
    <w:rsid w:val="00B94C1F"/>
    <w:rsid w:val="00B94D12"/>
    <w:rsid w:val="00B94F82"/>
    <w:rsid w:val="00B951A2"/>
    <w:rsid w:val="00B9521F"/>
    <w:rsid w:val="00B952F5"/>
    <w:rsid w:val="00B9540D"/>
    <w:rsid w:val="00B955E8"/>
    <w:rsid w:val="00B956C3"/>
    <w:rsid w:val="00B95714"/>
    <w:rsid w:val="00B9580D"/>
    <w:rsid w:val="00B95B4D"/>
    <w:rsid w:val="00B95C4E"/>
    <w:rsid w:val="00B95D1C"/>
    <w:rsid w:val="00B95F23"/>
    <w:rsid w:val="00B961C0"/>
    <w:rsid w:val="00B9759D"/>
    <w:rsid w:val="00B97C7E"/>
    <w:rsid w:val="00B97DBB"/>
    <w:rsid w:val="00BA0051"/>
    <w:rsid w:val="00BA033F"/>
    <w:rsid w:val="00BA07E8"/>
    <w:rsid w:val="00BA09C2"/>
    <w:rsid w:val="00BA0A80"/>
    <w:rsid w:val="00BA0DF5"/>
    <w:rsid w:val="00BA10F8"/>
    <w:rsid w:val="00BA132D"/>
    <w:rsid w:val="00BA146A"/>
    <w:rsid w:val="00BA14C9"/>
    <w:rsid w:val="00BA1581"/>
    <w:rsid w:val="00BA1596"/>
    <w:rsid w:val="00BA1C32"/>
    <w:rsid w:val="00BA1D1F"/>
    <w:rsid w:val="00BA1DAE"/>
    <w:rsid w:val="00BA2025"/>
    <w:rsid w:val="00BA2432"/>
    <w:rsid w:val="00BA2641"/>
    <w:rsid w:val="00BA28A6"/>
    <w:rsid w:val="00BA3448"/>
    <w:rsid w:val="00BA3BEC"/>
    <w:rsid w:val="00BA3F05"/>
    <w:rsid w:val="00BA404C"/>
    <w:rsid w:val="00BA4200"/>
    <w:rsid w:val="00BA4657"/>
    <w:rsid w:val="00BA485E"/>
    <w:rsid w:val="00BA48A2"/>
    <w:rsid w:val="00BA4E9C"/>
    <w:rsid w:val="00BA57A0"/>
    <w:rsid w:val="00BA5B23"/>
    <w:rsid w:val="00BA5D3A"/>
    <w:rsid w:val="00BA607F"/>
    <w:rsid w:val="00BA618D"/>
    <w:rsid w:val="00BA6DCE"/>
    <w:rsid w:val="00BA71B6"/>
    <w:rsid w:val="00BA7408"/>
    <w:rsid w:val="00BA7477"/>
    <w:rsid w:val="00BA75EB"/>
    <w:rsid w:val="00BA7657"/>
    <w:rsid w:val="00BA76FF"/>
    <w:rsid w:val="00BA79E9"/>
    <w:rsid w:val="00BA7C79"/>
    <w:rsid w:val="00BB0046"/>
    <w:rsid w:val="00BB022A"/>
    <w:rsid w:val="00BB066F"/>
    <w:rsid w:val="00BB0933"/>
    <w:rsid w:val="00BB09B9"/>
    <w:rsid w:val="00BB0CFE"/>
    <w:rsid w:val="00BB0E17"/>
    <w:rsid w:val="00BB10D3"/>
    <w:rsid w:val="00BB12C4"/>
    <w:rsid w:val="00BB180E"/>
    <w:rsid w:val="00BB18A6"/>
    <w:rsid w:val="00BB1B2B"/>
    <w:rsid w:val="00BB1F13"/>
    <w:rsid w:val="00BB25FE"/>
    <w:rsid w:val="00BB272B"/>
    <w:rsid w:val="00BB2970"/>
    <w:rsid w:val="00BB36B1"/>
    <w:rsid w:val="00BB3899"/>
    <w:rsid w:val="00BB3A1C"/>
    <w:rsid w:val="00BB3CCB"/>
    <w:rsid w:val="00BB4466"/>
    <w:rsid w:val="00BB45C8"/>
    <w:rsid w:val="00BB484B"/>
    <w:rsid w:val="00BB4AB2"/>
    <w:rsid w:val="00BB4D57"/>
    <w:rsid w:val="00BB52BF"/>
    <w:rsid w:val="00BB5334"/>
    <w:rsid w:val="00BB6208"/>
    <w:rsid w:val="00BB6541"/>
    <w:rsid w:val="00BB669B"/>
    <w:rsid w:val="00BB6838"/>
    <w:rsid w:val="00BB6A8C"/>
    <w:rsid w:val="00BB6D76"/>
    <w:rsid w:val="00BB7251"/>
    <w:rsid w:val="00BB7627"/>
    <w:rsid w:val="00BB7704"/>
    <w:rsid w:val="00BB774A"/>
    <w:rsid w:val="00BB77DA"/>
    <w:rsid w:val="00BB7868"/>
    <w:rsid w:val="00BB7F25"/>
    <w:rsid w:val="00BC0324"/>
    <w:rsid w:val="00BC0413"/>
    <w:rsid w:val="00BC0754"/>
    <w:rsid w:val="00BC0A7B"/>
    <w:rsid w:val="00BC0DD3"/>
    <w:rsid w:val="00BC0E42"/>
    <w:rsid w:val="00BC135A"/>
    <w:rsid w:val="00BC1C3D"/>
    <w:rsid w:val="00BC24AC"/>
    <w:rsid w:val="00BC257E"/>
    <w:rsid w:val="00BC2678"/>
    <w:rsid w:val="00BC2768"/>
    <w:rsid w:val="00BC2975"/>
    <w:rsid w:val="00BC31CF"/>
    <w:rsid w:val="00BC3316"/>
    <w:rsid w:val="00BC34AB"/>
    <w:rsid w:val="00BC3A8A"/>
    <w:rsid w:val="00BC42E1"/>
    <w:rsid w:val="00BC4632"/>
    <w:rsid w:val="00BC4651"/>
    <w:rsid w:val="00BC47F5"/>
    <w:rsid w:val="00BC48D5"/>
    <w:rsid w:val="00BC4954"/>
    <w:rsid w:val="00BC4A04"/>
    <w:rsid w:val="00BC5786"/>
    <w:rsid w:val="00BC5B1C"/>
    <w:rsid w:val="00BC5BFD"/>
    <w:rsid w:val="00BC5F13"/>
    <w:rsid w:val="00BC5FB6"/>
    <w:rsid w:val="00BC61F6"/>
    <w:rsid w:val="00BC6452"/>
    <w:rsid w:val="00BC67A7"/>
    <w:rsid w:val="00BC69E5"/>
    <w:rsid w:val="00BC6EC8"/>
    <w:rsid w:val="00BC75B6"/>
    <w:rsid w:val="00BC7676"/>
    <w:rsid w:val="00BC780B"/>
    <w:rsid w:val="00BC79DB"/>
    <w:rsid w:val="00BC7C95"/>
    <w:rsid w:val="00BD00E6"/>
    <w:rsid w:val="00BD0274"/>
    <w:rsid w:val="00BD051C"/>
    <w:rsid w:val="00BD11BB"/>
    <w:rsid w:val="00BD1327"/>
    <w:rsid w:val="00BD1618"/>
    <w:rsid w:val="00BD18D9"/>
    <w:rsid w:val="00BD19D6"/>
    <w:rsid w:val="00BD1D29"/>
    <w:rsid w:val="00BD2388"/>
    <w:rsid w:val="00BD253A"/>
    <w:rsid w:val="00BD2556"/>
    <w:rsid w:val="00BD27D4"/>
    <w:rsid w:val="00BD302D"/>
    <w:rsid w:val="00BD33BD"/>
    <w:rsid w:val="00BD34B1"/>
    <w:rsid w:val="00BD3FCB"/>
    <w:rsid w:val="00BD3FCE"/>
    <w:rsid w:val="00BD4000"/>
    <w:rsid w:val="00BD4063"/>
    <w:rsid w:val="00BD40A9"/>
    <w:rsid w:val="00BD48A3"/>
    <w:rsid w:val="00BD49D3"/>
    <w:rsid w:val="00BD4CCC"/>
    <w:rsid w:val="00BD4D16"/>
    <w:rsid w:val="00BD4E11"/>
    <w:rsid w:val="00BD52E2"/>
    <w:rsid w:val="00BD53C2"/>
    <w:rsid w:val="00BD5465"/>
    <w:rsid w:val="00BD5833"/>
    <w:rsid w:val="00BD5AFB"/>
    <w:rsid w:val="00BD5B66"/>
    <w:rsid w:val="00BD6858"/>
    <w:rsid w:val="00BD691A"/>
    <w:rsid w:val="00BD6B7B"/>
    <w:rsid w:val="00BD6EFF"/>
    <w:rsid w:val="00BD7379"/>
    <w:rsid w:val="00BD7498"/>
    <w:rsid w:val="00BD7926"/>
    <w:rsid w:val="00BE027E"/>
    <w:rsid w:val="00BE1077"/>
    <w:rsid w:val="00BE1383"/>
    <w:rsid w:val="00BE1727"/>
    <w:rsid w:val="00BE17C7"/>
    <w:rsid w:val="00BE1CB9"/>
    <w:rsid w:val="00BE1DDF"/>
    <w:rsid w:val="00BE1E1B"/>
    <w:rsid w:val="00BE1F67"/>
    <w:rsid w:val="00BE1FC3"/>
    <w:rsid w:val="00BE20BD"/>
    <w:rsid w:val="00BE2265"/>
    <w:rsid w:val="00BE2276"/>
    <w:rsid w:val="00BE2308"/>
    <w:rsid w:val="00BE23BD"/>
    <w:rsid w:val="00BE253F"/>
    <w:rsid w:val="00BE26AB"/>
    <w:rsid w:val="00BE26B5"/>
    <w:rsid w:val="00BE2C2A"/>
    <w:rsid w:val="00BE3C97"/>
    <w:rsid w:val="00BE4258"/>
    <w:rsid w:val="00BE4533"/>
    <w:rsid w:val="00BE4CDF"/>
    <w:rsid w:val="00BE581E"/>
    <w:rsid w:val="00BE64DC"/>
    <w:rsid w:val="00BE657E"/>
    <w:rsid w:val="00BE7316"/>
    <w:rsid w:val="00BE7425"/>
    <w:rsid w:val="00BF0697"/>
    <w:rsid w:val="00BF07EF"/>
    <w:rsid w:val="00BF08E2"/>
    <w:rsid w:val="00BF0EC2"/>
    <w:rsid w:val="00BF0EF8"/>
    <w:rsid w:val="00BF104C"/>
    <w:rsid w:val="00BF1331"/>
    <w:rsid w:val="00BF13B7"/>
    <w:rsid w:val="00BF141D"/>
    <w:rsid w:val="00BF1CFF"/>
    <w:rsid w:val="00BF1DFC"/>
    <w:rsid w:val="00BF317E"/>
    <w:rsid w:val="00BF31BB"/>
    <w:rsid w:val="00BF33E1"/>
    <w:rsid w:val="00BF33E6"/>
    <w:rsid w:val="00BF347A"/>
    <w:rsid w:val="00BF38AC"/>
    <w:rsid w:val="00BF3A73"/>
    <w:rsid w:val="00BF3A8E"/>
    <w:rsid w:val="00BF3D5E"/>
    <w:rsid w:val="00BF3FC3"/>
    <w:rsid w:val="00BF4052"/>
    <w:rsid w:val="00BF406E"/>
    <w:rsid w:val="00BF43A4"/>
    <w:rsid w:val="00BF4CAA"/>
    <w:rsid w:val="00BF54FA"/>
    <w:rsid w:val="00BF556B"/>
    <w:rsid w:val="00BF5579"/>
    <w:rsid w:val="00BF5629"/>
    <w:rsid w:val="00BF5AD3"/>
    <w:rsid w:val="00BF5B83"/>
    <w:rsid w:val="00BF5D26"/>
    <w:rsid w:val="00BF6261"/>
    <w:rsid w:val="00BF6503"/>
    <w:rsid w:val="00BF6912"/>
    <w:rsid w:val="00BF6DE0"/>
    <w:rsid w:val="00BF7DA3"/>
    <w:rsid w:val="00C000E3"/>
    <w:rsid w:val="00C005EF"/>
    <w:rsid w:val="00C00803"/>
    <w:rsid w:val="00C009BE"/>
    <w:rsid w:val="00C00A68"/>
    <w:rsid w:val="00C00B32"/>
    <w:rsid w:val="00C00D35"/>
    <w:rsid w:val="00C00E7D"/>
    <w:rsid w:val="00C00F09"/>
    <w:rsid w:val="00C01B4A"/>
    <w:rsid w:val="00C01BB4"/>
    <w:rsid w:val="00C02026"/>
    <w:rsid w:val="00C025DC"/>
    <w:rsid w:val="00C025E4"/>
    <w:rsid w:val="00C025F6"/>
    <w:rsid w:val="00C02954"/>
    <w:rsid w:val="00C03595"/>
    <w:rsid w:val="00C03619"/>
    <w:rsid w:val="00C036E5"/>
    <w:rsid w:val="00C03777"/>
    <w:rsid w:val="00C03B47"/>
    <w:rsid w:val="00C05370"/>
    <w:rsid w:val="00C0569F"/>
    <w:rsid w:val="00C05EB1"/>
    <w:rsid w:val="00C0698E"/>
    <w:rsid w:val="00C069A7"/>
    <w:rsid w:val="00C069CA"/>
    <w:rsid w:val="00C06D14"/>
    <w:rsid w:val="00C06DFD"/>
    <w:rsid w:val="00C06E32"/>
    <w:rsid w:val="00C07CAC"/>
    <w:rsid w:val="00C10F54"/>
    <w:rsid w:val="00C112AD"/>
    <w:rsid w:val="00C11365"/>
    <w:rsid w:val="00C115AB"/>
    <w:rsid w:val="00C11D6B"/>
    <w:rsid w:val="00C120E6"/>
    <w:rsid w:val="00C1228C"/>
    <w:rsid w:val="00C125AF"/>
    <w:rsid w:val="00C1269A"/>
    <w:rsid w:val="00C127E6"/>
    <w:rsid w:val="00C12E24"/>
    <w:rsid w:val="00C1397B"/>
    <w:rsid w:val="00C13A7B"/>
    <w:rsid w:val="00C13AA8"/>
    <w:rsid w:val="00C13D71"/>
    <w:rsid w:val="00C14180"/>
    <w:rsid w:val="00C14212"/>
    <w:rsid w:val="00C14497"/>
    <w:rsid w:val="00C14522"/>
    <w:rsid w:val="00C1460C"/>
    <w:rsid w:val="00C14A9E"/>
    <w:rsid w:val="00C14CD2"/>
    <w:rsid w:val="00C154B7"/>
    <w:rsid w:val="00C15DD5"/>
    <w:rsid w:val="00C16459"/>
    <w:rsid w:val="00C164CC"/>
    <w:rsid w:val="00C16602"/>
    <w:rsid w:val="00C166EE"/>
    <w:rsid w:val="00C16813"/>
    <w:rsid w:val="00C16BCF"/>
    <w:rsid w:val="00C16FA3"/>
    <w:rsid w:val="00C171D4"/>
    <w:rsid w:val="00C174FF"/>
    <w:rsid w:val="00C17554"/>
    <w:rsid w:val="00C1756B"/>
    <w:rsid w:val="00C17602"/>
    <w:rsid w:val="00C17723"/>
    <w:rsid w:val="00C17B37"/>
    <w:rsid w:val="00C20070"/>
    <w:rsid w:val="00C200F2"/>
    <w:rsid w:val="00C20510"/>
    <w:rsid w:val="00C205A5"/>
    <w:rsid w:val="00C205E2"/>
    <w:rsid w:val="00C205E7"/>
    <w:rsid w:val="00C215A1"/>
    <w:rsid w:val="00C215F8"/>
    <w:rsid w:val="00C21B38"/>
    <w:rsid w:val="00C21DA1"/>
    <w:rsid w:val="00C22110"/>
    <w:rsid w:val="00C221A7"/>
    <w:rsid w:val="00C222B9"/>
    <w:rsid w:val="00C2230D"/>
    <w:rsid w:val="00C22B20"/>
    <w:rsid w:val="00C22BC2"/>
    <w:rsid w:val="00C22CBD"/>
    <w:rsid w:val="00C22DCC"/>
    <w:rsid w:val="00C22E50"/>
    <w:rsid w:val="00C22E9E"/>
    <w:rsid w:val="00C2300A"/>
    <w:rsid w:val="00C2303E"/>
    <w:rsid w:val="00C230CE"/>
    <w:rsid w:val="00C238EC"/>
    <w:rsid w:val="00C23900"/>
    <w:rsid w:val="00C2391D"/>
    <w:rsid w:val="00C23CF5"/>
    <w:rsid w:val="00C23D57"/>
    <w:rsid w:val="00C24040"/>
    <w:rsid w:val="00C24149"/>
    <w:rsid w:val="00C24155"/>
    <w:rsid w:val="00C24656"/>
    <w:rsid w:val="00C249D9"/>
    <w:rsid w:val="00C24D37"/>
    <w:rsid w:val="00C24F86"/>
    <w:rsid w:val="00C25507"/>
    <w:rsid w:val="00C25563"/>
    <w:rsid w:val="00C25A4B"/>
    <w:rsid w:val="00C25A62"/>
    <w:rsid w:val="00C26676"/>
    <w:rsid w:val="00C26AE5"/>
    <w:rsid w:val="00C26F49"/>
    <w:rsid w:val="00C271D6"/>
    <w:rsid w:val="00C278A9"/>
    <w:rsid w:val="00C278E1"/>
    <w:rsid w:val="00C2799F"/>
    <w:rsid w:val="00C27B1F"/>
    <w:rsid w:val="00C27C69"/>
    <w:rsid w:val="00C300F1"/>
    <w:rsid w:val="00C30282"/>
    <w:rsid w:val="00C30631"/>
    <w:rsid w:val="00C30658"/>
    <w:rsid w:val="00C30993"/>
    <w:rsid w:val="00C30ADE"/>
    <w:rsid w:val="00C30E93"/>
    <w:rsid w:val="00C31000"/>
    <w:rsid w:val="00C31156"/>
    <w:rsid w:val="00C31355"/>
    <w:rsid w:val="00C31499"/>
    <w:rsid w:val="00C31551"/>
    <w:rsid w:val="00C31940"/>
    <w:rsid w:val="00C319CE"/>
    <w:rsid w:val="00C31C03"/>
    <w:rsid w:val="00C32526"/>
    <w:rsid w:val="00C32743"/>
    <w:rsid w:val="00C32992"/>
    <w:rsid w:val="00C32CBD"/>
    <w:rsid w:val="00C32CDD"/>
    <w:rsid w:val="00C32DC5"/>
    <w:rsid w:val="00C3300E"/>
    <w:rsid w:val="00C334C7"/>
    <w:rsid w:val="00C33FC0"/>
    <w:rsid w:val="00C34180"/>
    <w:rsid w:val="00C34287"/>
    <w:rsid w:val="00C345AA"/>
    <w:rsid w:val="00C347C3"/>
    <w:rsid w:val="00C349CD"/>
    <w:rsid w:val="00C353C7"/>
    <w:rsid w:val="00C35524"/>
    <w:rsid w:val="00C35A01"/>
    <w:rsid w:val="00C35ED8"/>
    <w:rsid w:val="00C35EE4"/>
    <w:rsid w:val="00C35F62"/>
    <w:rsid w:val="00C36574"/>
    <w:rsid w:val="00C36F4F"/>
    <w:rsid w:val="00C37150"/>
    <w:rsid w:val="00C3752C"/>
    <w:rsid w:val="00C375C5"/>
    <w:rsid w:val="00C377B0"/>
    <w:rsid w:val="00C37910"/>
    <w:rsid w:val="00C37AB5"/>
    <w:rsid w:val="00C37C1B"/>
    <w:rsid w:val="00C40420"/>
    <w:rsid w:val="00C406B1"/>
    <w:rsid w:val="00C408A5"/>
    <w:rsid w:val="00C4095C"/>
    <w:rsid w:val="00C41073"/>
    <w:rsid w:val="00C4140A"/>
    <w:rsid w:val="00C418F8"/>
    <w:rsid w:val="00C41DEE"/>
    <w:rsid w:val="00C41F82"/>
    <w:rsid w:val="00C420BB"/>
    <w:rsid w:val="00C42225"/>
    <w:rsid w:val="00C42943"/>
    <w:rsid w:val="00C42B3E"/>
    <w:rsid w:val="00C42B79"/>
    <w:rsid w:val="00C42C17"/>
    <w:rsid w:val="00C42F1D"/>
    <w:rsid w:val="00C43101"/>
    <w:rsid w:val="00C43A73"/>
    <w:rsid w:val="00C4416A"/>
    <w:rsid w:val="00C448CA"/>
    <w:rsid w:val="00C44B6A"/>
    <w:rsid w:val="00C453D6"/>
    <w:rsid w:val="00C4551B"/>
    <w:rsid w:val="00C455A5"/>
    <w:rsid w:val="00C4560D"/>
    <w:rsid w:val="00C459BB"/>
    <w:rsid w:val="00C45B65"/>
    <w:rsid w:val="00C45BAE"/>
    <w:rsid w:val="00C45EC8"/>
    <w:rsid w:val="00C45F9F"/>
    <w:rsid w:val="00C46003"/>
    <w:rsid w:val="00C46154"/>
    <w:rsid w:val="00C462EA"/>
    <w:rsid w:val="00C47239"/>
    <w:rsid w:val="00C475A1"/>
    <w:rsid w:val="00C47B4B"/>
    <w:rsid w:val="00C47EC4"/>
    <w:rsid w:val="00C505B2"/>
    <w:rsid w:val="00C50656"/>
    <w:rsid w:val="00C506BE"/>
    <w:rsid w:val="00C50765"/>
    <w:rsid w:val="00C50C52"/>
    <w:rsid w:val="00C5162F"/>
    <w:rsid w:val="00C51734"/>
    <w:rsid w:val="00C51790"/>
    <w:rsid w:val="00C51BE1"/>
    <w:rsid w:val="00C51DB4"/>
    <w:rsid w:val="00C51E3C"/>
    <w:rsid w:val="00C52079"/>
    <w:rsid w:val="00C520C9"/>
    <w:rsid w:val="00C52287"/>
    <w:rsid w:val="00C52503"/>
    <w:rsid w:val="00C527CA"/>
    <w:rsid w:val="00C52AED"/>
    <w:rsid w:val="00C52C93"/>
    <w:rsid w:val="00C532ED"/>
    <w:rsid w:val="00C532F4"/>
    <w:rsid w:val="00C533F5"/>
    <w:rsid w:val="00C533F8"/>
    <w:rsid w:val="00C5365A"/>
    <w:rsid w:val="00C53744"/>
    <w:rsid w:val="00C538C2"/>
    <w:rsid w:val="00C539CA"/>
    <w:rsid w:val="00C53BE3"/>
    <w:rsid w:val="00C53D0F"/>
    <w:rsid w:val="00C54007"/>
    <w:rsid w:val="00C5414D"/>
    <w:rsid w:val="00C544E4"/>
    <w:rsid w:val="00C54C12"/>
    <w:rsid w:val="00C54F48"/>
    <w:rsid w:val="00C54FC2"/>
    <w:rsid w:val="00C5523E"/>
    <w:rsid w:val="00C55665"/>
    <w:rsid w:val="00C557A5"/>
    <w:rsid w:val="00C56857"/>
    <w:rsid w:val="00C56A10"/>
    <w:rsid w:val="00C56AD6"/>
    <w:rsid w:val="00C56CAE"/>
    <w:rsid w:val="00C56F67"/>
    <w:rsid w:val="00C570F4"/>
    <w:rsid w:val="00C601BE"/>
    <w:rsid w:val="00C601DB"/>
    <w:rsid w:val="00C60271"/>
    <w:rsid w:val="00C605EF"/>
    <w:rsid w:val="00C607F9"/>
    <w:rsid w:val="00C60DAF"/>
    <w:rsid w:val="00C617A9"/>
    <w:rsid w:val="00C623BA"/>
    <w:rsid w:val="00C63F0D"/>
    <w:rsid w:val="00C640A1"/>
    <w:rsid w:val="00C64155"/>
    <w:rsid w:val="00C64562"/>
    <w:rsid w:val="00C647AC"/>
    <w:rsid w:val="00C64858"/>
    <w:rsid w:val="00C6499A"/>
    <w:rsid w:val="00C64A3D"/>
    <w:rsid w:val="00C64B05"/>
    <w:rsid w:val="00C64B30"/>
    <w:rsid w:val="00C64D3E"/>
    <w:rsid w:val="00C64EBB"/>
    <w:rsid w:val="00C6505A"/>
    <w:rsid w:val="00C65882"/>
    <w:rsid w:val="00C658BD"/>
    <w:rsid w:val="00C65B69"/>
    <w:rsid w:val="00C6674E"/>
    <w:rsid w:val="00C66827"/>
    <w:rsid w:val="00C66A32"/>
    <w:rsid w:val="00C6732B"/>
    <w:rsid w:val="00C673F2"/>
    <w:rsid w:val="00C674DE"/>
    <w:rsid w:val="00C674E4"/>
    <w:rsid w:val="00C676E1"/>
    <w:rsid w:val="00C702AD"/>
    <w:rsid w:val="00C70F4A"/>
    <w:rsid w:val="00C714F6"/>
    <w:rsid w:val="00C7159D"/>
    <w:rsid w:val="00C71647"/>
    <w:rsid w:val="00C719D0"/>
    <w:rsid w:val="00C71D12"/>
    <w:rsid w:val="00C72399"/>
    <w:rsid w:val="00C723B1"/>
    <w:rsid w:val="00C72629"/>
    <w:rsid w:val="00C72679"/>
    <w:rsid w:val="00C727F8"/>
    <w:rsid w:val="00C72954"/>
    <w:rsid w:val="00C72C2D"/>
    <w:rsid w:val="00C733A4"/>
    <w:rsid w:val="00C7341C"/>
    <w:rsid w:val="00C73540"/>
    <w:rsid w:val="00C735C8"/>
    <w:rsid w:val="00C73869"/>
    <w:rsid w:val="00C73A81"/>
    <w:rsid w:val="00C73F4F"/>
    <w:rsid w:val="00C740FE"/>
    <w:rsid w:val="00C74533"/>
    <w:rsid w:val="00C74882"/>
    <w:rsid w:val="00C748D4"/>
    <w:rsid w:val="00C749D5"/>
    <w:rsid w:val="00C75764"/>
    <w:rsid w:val="00C757D9"/>
    <w:rsid w:val="00C75BF5"/>
    <w:rsid w:val="00C75BF7"/>
    <w:rsid w:val="00C76398"/>
    <w:rsid w:val="00C76AE5"/>
    <w:rsid w:val="00C76D7F"/>
    <w:rsid w:val="00C7721C"/>
    <w:rsid w:val="00C7725F"/>
    <w:rsid w:val="00C77906"/>
    <w:rsid w:val="00C801E3"/>
    <w:rsid w:val="00C8071A"/>
    <w:rsid w:val="00C808CC"/>
    <w:rsid w:val="00C818E3"/>
    <w:rsid w:val="00C81B1E"/>
    <w:rsid w:val="00C81D93"/>
    <w:rsid w:val="00C81FFA"/>
    <w:rsid w:val="00C8245E"/>
    <w:rsid w:val="00C827DF"/>
    <w:rsid w:val="00C82D42"/>
    <w:rsid w:val="00C82F7D"/>
    <w:rsid w:val="00C82F89"/>
    <w:rsid w:val="00C82FDB"/>
    <w:rsid w:val="00C83084"/>
    <w:rsid w:val="00C8351B"/>
    <w:rsid w:val="00C8357F"/>
    <w:rsid w:val="00C8378C"/>
    <w:rsid w:val="00C83B0B"/>
    <w:rsid w:val="00C83E1D"/>
    <w:rsid w:val="00C83ECE"/>
    <w:rsid w:val="00C8439C"/>
    <w:rsid w:val="00C84438"/>
    <w:rsid w:val="00C845A7"/>
    <w:rsid w:val="00C84673"/>
    <w:rsid w:val="00C846F8"/>
    <w:rsid w:val="00C84BFF"/>
    <w:rsid w:val="00C850D6"/>
    <w:rsid w:val="00C855D7"/>
    <w:rsid w:val="00C85B05"/>
    <w:rsid w:val="00C869CA"/>
    <w:rsid w:val="00C86ABE"/>
    <w:rsid w:val="00C86E90"/>
    <w:rsid w:val="00C8710D"/>
    <w:rsid w:val="00C87495"/>
    <w:rsid w:val="00C87619"/>
    <w:rsid w:val="00C87DAE"/>
    <w:rsid w:val="00C87E48"/>
    <w:rsid w:val="00C904C0"/>
    <w:rsid w:val="00C904C2"/>
    <w:rsid w:val="00C9090E"/>
    <w:rsid w:val="00C91417"/>
    <w:rsid w:val="00C914CB"/>
    <w:rsid w:val="00C91BC8"/>
    <w:rsid w:val="00C92011"/>
    <w:rsid w:val="00C9209C"/>
    <w:rsid w:val="00C924BF"/>
    <w:rsid w:val="00C926DD"/>
    <w:rsid w:val="00C9288F"/>
    <w:rsid w:val="00C9349B"/>
    <w:rsid w:val="00C934ED"/>
    <w:rsid w:val="00C935D3"/>
    <w:rsid w:val="00C93917"/>
    <w:rsid w:val="00C93920"/>
    <w:rsid w:val="00C939D0"/>
    <w:rsid w:val="00C939EC"/>
    <w:rsid w:val="00C93D16"/>
    <w:rsid w:val="00C944B0"/>
    <w:rsid w:val="00C948B7"/>
    <w:rsid w:val="00C94C54"/>
    <w:rsid w:val="00C94E33"/>
    <w:rsid w:val="00C95084"/>
    <w:rsid w:val="00C95676"/>
    <w:rsid w:val="00C96184"/>
    <w:rsid w:val="00C96562"/>
    <w:rsid w:val="00C968D3"/>
    <w:rsid w:val="00C96A89"/>
    <w:rsid w:val="00C97636"/>
    <w:rsid w:val="00C976D2"/>
    <w:rsid w:val="00C976D8"/>
    <w:rsid w:val="00C97BC5"/>
    <w:rsid w:val="00C97E33"/>
    <w:rsid w:val="00CA0439"/>
    <w:rsid w:val="00CA0686"/>
    <w:rsid w:val="00CA0777"/>
    <w:rsid w:val="00CA09D2"/>
    <w:rsid w:val="00CA0AA5"/>
    <w:rsid w:val="00CA0CC2"/>
    <w:rsid w:val="00CA0E4B"/>
    <w:rsid w:val="00CA12DE"/>
    <w:rsid w:val="00CA13E7"/>
    <w:rsid w:val="00CA1719"/>
    <w:rsid w:val="00CA1BC6"/>
    <w:rsid w:val="00CA2522"/>
    <w:rsid w:val="00CA26E1"/>
    <w:rsid w:val="00CA2831"/>
    <w:rsid w:val="00CA2D8D"/>
    <w:rsid w:val="00CA328B"/>
    <w:rsid w:val="00CA3649"/>
    <w:rsid w:val="00CA3859"/>
    <w:rsid w:val="00CA3D57"/>
    <w:rsid w:val="00CA4138"/>
    <w:rsid w:val="00CA478C"/>
    <w:rsid w:val="00CA4E6E"/>
    <w:rsid w:val="00CA5188"/>
    <w:rsid w:val="00CA5296"/>
    <w:rsid w:val="00CA54E2"/>
    <w:rsid w:val="00CA5646"/>
    <w:rsid w:val="00CA5806"/>
    <w:rsid w:val="00CA5B84"/>
    <w:rsid w:val="00CA5C3A"/>
    <w:rsid w:val="00CA5D02"/>
    <w:rsid w:val="00CA6754"/>
    <w:rsid w:val="00CA7470"/>
    <w:rsid w:val="00CA77E6"/>
    <w:rsid w:val="00CA7C32"/>
    <w:rsid w:val="00CA7D78"/>
    <w:rsid w:val="00CB00A1"/>
    <w:rsid w:val="00CB00D3"/>
    <w:rsid w:val="00CB0817"/>
    <w:rsid w:val="00CB10E3"/>
    <w:rsid w:val="00CB116C"/>
    <w:rsid w:val="00CB1587"/>
    <w:rsid w:val="00CB16CB"/>
    <w:rsid w:val="00CB191D"/>
    <w:rsid w:val="00CB19C0"/>
    <w:rsid w:val="00CB1AB2"/>
    <w:rsid w:val="00CB1B03"/>
    <w:rsid w:val="00CB1DFD"/>
    <w:rsid w:val="00CB250B"/>
    <w:rsid w:val="00CB2852"/>
    <w:rsid w:val="00CB29D8"/>
    <w:rsid w:val="00CB2E8A"/>
    <w:rsid w:val="00CB3485"/>
    <w:rsid w:val="00CB36AD"/>
    <w:rsid w:val="00CB39A3"/>
    <w:rsid w:val="00CB3A64"/>
    <w:rsid w:val="00CB420D"/>
    <w:rsid w:val="00CB49F1"/>
    <w:rsid w:val="00CB5026"/>
    <w:rsid w:val="00CB56A8"/>
    <w:rsid w:val="00CB5CE7"/>
    <w:rsid w:val="00CB6143"/>
    <w:rsid w:val="00CB627A"/>
    <w:rsid w:val="00CB720D"/>
    <w:rsid w:val="00CB72E3"/>
    <w:rsid w:val="00CB75F0"/>
    <w:rsid w:val="00CB7840"/>
    <w:rsid w:val="00CB794B"/>
    <w:rsid w:val="00CB7A49"/>
    <w:rsid w:val="00CC0021"/>
    <w:rsid w:val="00CC0061"/>
    <w:rsid w:val="00CC0582"/>
    <w:rsid w:val="00CC082C"/>
    <w:rsid w:val="00CC08C1"/>
    <w:rsid w:val="00CC0A12"/>
    <w:rsid w:val="00CC0D94"/>
    <w:rsid w:val="00CC0D9B"/>
    <w:rsid w:val="00CC13AF"/>
    <w:rsid w:val="00CC15B7"/>
    <w:rsid w:val="00CC18CF"/>
    <w:rsid w:val="00CC1967"/>
    <w:rsid w:val="00CC1B87"/>
    <w:rsid w:val="00CC1C66"/>
    <w:rsid w:val="00CC23E7"/>
    <w:rsid w:val="00CC25C7"/>
    <w:rsid w:val="00CC2613"/>
    <w:rsid w:val="00CC2BEF"/>
    <w:rsid w:val="00CC300C"/>
    <w:rsid w:val="00CC32A9"/>
    <w:rsid w:val="00CC34C4"/>
    <w:rsid w:val="00CC3503"/>
    <w:rsid w:val="00CC3883"/>
    <w:rsid w:val="00CC3A4B"/>
    <w:rsid w:val="00CC3D75"/>
    <w:rsid w:val="00CC3E7B"/>
    <w:rsid w:val="00CC4427"/>
    <w:rsid w:val="00CC45F7"/>
    <w:rsid w:val="00CC474D"/>
    <w:rsid w:val="00CC4989"/>
    <w:rsid w:val="00CC49A3"/>
    <w:rsid w:val="00CC4A46"/>
    <w:rsid w:val="00CC4CE4"/>
    <w:rsid w:val="00CC4CF2"/>
    <w:rsid w:val="00CC537F"/>
    <w:rsid w:val="00CC5916"/>
    <w:rsid w:val="00CC5A6C"/>
    <w:rsid w:val="00CC691A"/>
    <w:rsid w:val="00CC69DE"/>
    <w:rsid w:val="00CC6E3A"/>
    <w:rsid w:val="00CC718F"/>
    <w:rsid w:val="00CC7385"/>
    <w:rsid w:val="00CC7474"/>
    <w:rsid w:val="00CC7872"/>
    <w:rsid w:val="00CC7AE7"/>
    <w:rsid w:val="00CC7BD7"/>
    <w:rsid w:val="00CC7E56"/>
    <w:rsid w:val="00CC7FCC"/>
    <w:rsid w:val="00CD008F"/>
    <w:rsid w:val="00CD07B6"/>
    <w:rsid w:val="00CD10DF"/>
    <w:rsid w:val="00CD1864"/>
    <w:rsid w:val="00CD1C1D"/>
    <w:rsid w:val="00CD247F"/>
    <w:rsid w:val="00CD2A1C"/>
    <w:rsid w:val="00CD2B04"/>
    <w:rsid w:val="00CD2F06"/>
    <w:rsid w:val="00CD2FBC"/>
    <w:rsid w:val="00CD3100"/>
    <w:rsid w:val="00CD31EC"/>
    <w:rsid w:val="00CD32BA"/>
    <w:rsid w:val="00CD338E"/>
    <w:rsid w:val="00CD3536"/>
    <w:rsid w:val="00CD3616"/>
    <w:rsid w:val="00CD3B70"/>
    <w:rsid w:val="00CD3CEC"/>
    <w:rsid w:val="00CD3D88"/>
    <w:rsid w:val="00CD3EF9"/>
    <w:rsid w:val="00CD409B"/>
    <w:rsid w:val="00CD442B"/>
    <w:rsid w:val="00CD4605"/>
    <w:rsid w:val="00CD47AB"/>
    <w:rsid w:val="00CD47D3"/>
    <w:rsid w:val="00CD4C11"/>
    <w:rsid w:val="00CD4F61"/>
    <w:rsid w:val="00CD5061"/>
    <w:rsid w:val="00CD52BA"/>
    <w:rsid w:val="00CD5878"/>
    <w:rsid w:val="00CD6225"/>
    <w:rsid w:val="00CD6274"/>
    <w:rsid w:val="00CD673A"/>
    <w:rsid w:val="00CD6F91"/>
    <w:rsid w:val="00CD736C"/>
    <w:rsid w:val="00CD7631"/>
    <w:rsid w:val="00CD778F"/>
    <w:rsid w:val="00CD7DAA"/>
    <w:rsid w:val="00CD7DB7"/>
    <w:rsid w:val="00CD7EA2"/>
    <w:rsid w:val="00CD7EBB"/>
    <w:rsid w:val="00CE0412"/>
    <w:rsid w:val="00CE0497"/>
    <w:rsid w:val="00CE064A"/>
    <w:rsid w:val="00CE0D49"/>
    <w:rsid w:val="00CE0EB6"/>
    <w:rsid w:val="00CE164B"/>
    <w:rsid w:val="00CE1A08"/>
    <w:rsid w:val="00CE1C76"/>
    <w:rsid w:val="00CE1FBE"/>
    <w:rsid w:val="00CE2113"/>
    <w:rsid w:val="00CE2142"/>
    <w:rsid w:val="00CE22A4"/>
    <w:rsid w:val="00CE2FB9"/>
    <w:rsid w:val="00CE3220"/>
    <w:rsid w:val="00CE322B"/>
    <w:rsid w:val="00CE3245"/>
    <w:rsid w:val="00CE344A"/>
    <w:rsid w:val="00CE3454"/>
    <w:rsid w:val="00CE3538"/>
    <w:rsid w:val="00CE38F1"/>
    <w:rsid w:val="00CE399C"/>
    <w:rsid w:val="00CE3F8D"/>
    <w:rsid w:val="00CE4B67"/>
    <w:rsid w:val="00CE4C76"/>
    <w:rsid w:val="00CE5711"/>
    <w:rsid w:val="00CE5718"/>
    <w:rsid w:val="00CE5729"/>
    <w:rsid w:val="00CE5780"/>
    <w:rsid w:val="00CE5AAF"/>
    <w:rsid w:val="00CE5B12"/>
    <w:rsid w:val="00CE5ED6"/>
    <w:rsid w:val="00CE64CA"/>
    <w:rsid w:val="00CE7168"/>
    <w:rsid w:val="00CE727E"/>
    <w:rsid w:val="00CE739F"/>
    <w:rsid w:val="00CE7BBA"/>
    <w:rsid w:val="00CE7F99"/>
    <w:rsid w:val="00CF00DC"/>
    <w:rsid w:val="00CF02BF"/>
    <w:rsid w:val="00CF04B7"/>
    <w:rsid w:val="00CF0542"/>
    <w:rsid w:val="00CF0581"/>
    <w:rsid w:val="00CF0656"/>
    <w:rsid w:val="00CF07DD"/>
    <w:rsid w:val="00CF0953"/>
    <w:rsid w:val="00CF09D4"/>
    <w:rsid w:val="00CF09F0"/>
    <w:rsid w:val="00CF1033"/>
    <w:rsid w:val="00CF1B60"/>
    <w:rsid w:val="00CF1D39"/>
    <w:rsid w:val="00CF2579"/>
    <w:rsid w:val="00CF2744"/>
    <w:rsid w:val="00CF2AB9"/>
    <w:rsid w:val="00CF2D73"/>
    <w:rsid w:val="00CF2E08"/>
    <w:rsid w:val="00CF2E47"/>
    <w:rsid w:val="00CF30A0"/>
    <w:rsid w:val="00CF32EF"/>
    <w:rsid w:val="00CF348C"/>
    <w:rsid w:val="00CF399D"/>
    <w:rsid w:val="00CF3CB0"/>
    <w:rsid w:val="00CF3F62"/>
    <w:rsid w:val="00CF4581"/>
    <w:rsid w:val="00CF49F1"/>
    <w:rsid w:val="00CF508B"/>
    <w:rsid w:val="00CF50C2"/>
    <w:rsid w:val="00CF5289"/>
    <w:rsid w:val="00CF53CC"/>
    <w:rsid w:val="00CF5453"/>
    <w:rsid w:val="00CF586D"/>
    <w:rsid w:val="00CF5BA2"/>
    <w:rsid w:val="00CF6274"/>
    <w:rsid w:val="00CF6523"/>
    <w:rsid w:val="00CF7016"/>
    <w:rsid w:val="00CF733C"/>
    <w:rsid w:val="00CF7692"/>
    <w:rsid w:val="00D004C5"/>
    <w:rsid w:val="00D00504"/>
    <w:rsid w:val="00D00FBF"/>
    <w:rsid w:val="00D00FD4"/>
    <w:rsid w:val="00D01157"/>
    <w:rsid w:val="00D01258"/>
    <w:rsid w:val="00D015E8"/>
    <w:rsid w:val="00D0161A"/>
    <w:rsid w:val="00D01C1D"/>
    <w:rsid w:val="00D01D8D"/>
    <w:rsid w:val="00D0262F"/>
    <w:rsid w:val="00D028B1"/>
    <w:rsid w:val="00D029EF"/>
    <w:rsid w:val="00D02C1A"/>
    <w:rsid w:val="00D03562"/>
    <w:rsid w:val="00D039E0"/>
    <w:rsid w:val="00D03CDE"/>
    <w:rsid w:val="00D04231"/>
    <w:rsid w:val="00D042F1"/>
    <w:rsid w:val="00D04A32"/>
    <w:rsid w:val="00D04B69"/>
    <w:rsid w:val="00D04BA0"/>
    <w:rsid w:val="00D0512C"/>
    <w:rsid w:val="00D05173"/>
    <w:rsid w:val="00D0523C"/>
    <w:rsid w:val="00D059C6"/>
    <w:rsid w:val="00D05C0B"/>
    <w:rsid w:val="00D065A9"/>
    <w:rsid w:val="00D06871"/>
    <w:rsid w:val="00D06D55"/>
    <w:rsid w:val="00D06E69"/>
    <w:rsid w:val="00D07167"/>
    <w:rsid w:val="00D076DC"/>
    <w:rsid w:val="00D07C89"/>
    <w:rsid w:val="00D07C8D"/>
    <w:rsid w:val="00D07E0F"/>
    <w:rsid w:val="00D07F49"/>
    <w:rsid w:val="00D10188"/>
    <w:rsid w:val="00D102B9"/>
    <w:rsid w:val="00D105B9"/>
    <w:rsid w:val="00D105F0"/>
    <w:rsid w:val="00D106B8"/>
    <w:rsid w:val="00D10750"/>
    <w:rsid w:val="00D107D5"/>
    <w:rsid w:val="00D10887"/>
    <w:rsid w:val="00D10F9D"/>
    <w:rsid w:val="00D1101B"/>
    <w:rsid w:val="00D11165"/>
    <w:rsid w:val="00D11315"/>
    <w:rsid w:val="00D115EF"/>
    <w:rsid w:val="00D11A46"/>
    <w:rsid w:val="00D11C52"/>
    <w:rsid w:val="00D11EAD"/>
    <w:rsid w:val="00D11F05"/>
    <w:rsid w:val="00D11F6E"/>
    <w:rsid w:val="00D123E6"/>
    <w:rsid w:val="00D126C3"/>
    <w:rsid w:val="00D12BB4"/>
    <w:rsid w:val="00D12C09"/>
    <w:rsid w:val="00D12F51"/>
    <w:rsid w:val="00D12F68"/>
    <w:rsid w:val="00D12F80"/>
    <w:rsid w:val="00D12FEF"/>
    <w:rsid w:val="00D134C9"/>
    <w:rsid w:val="00D138B6"/>
    <w:rsid w:val="00D13D1B"/>
    <w:rsid w:val="00D13F78"/>
    <w:rsid w:val="00D1419E"/>
    <w:rsid w:val="00D14253"/>
    <w:rsid w:val="00D14317"/>
    <w:rsid w:val="00D14D3A"/>
    <w:rsid w:val="00D14DA2"/>
    <w:rsid w:val="00D14FBD"/>
    <w:rsid w:val="00D1538E"/>
    <w:rsid w:val="00D159E1"/>
    <w:rsid w:val="00D15B8F"/>
    <w:rsid w:val="00D15E32"/>
    <w:rsid w:val="00D162F6"/>
    <w:rsid w:val="00D16426"/>
    <w:rsid w:val="00D16481"/>
    <w:rsid w:val="00D16629"/>
    <w:rsid w:val="00D168F8"/>
    <w:rsid w:val="00D16985"/>
    <w:rsid w:val="00D16E34"/>
    <w:rsid w:val="00D17249"/>
    <w:rsid w:val="00D178CF"/>
    <w:rsid w:val="00D17B6B"/>
    <w:rsid w:val="00D200DF"/>
    <w:rsid w:val="00D2013E"/>
    <w:rsid w:val="00D2016F"/>
    <w:rsid w:val="00D2065E"/>
    <w:rsid w:val="00D20BD8"/>
    <w:rsid w:val="00D20E90"/>
    <w:rsid w:val="00D215FC"/>
    <w:rsid w:val="00D21634"/>
    <w:rsid w:val="00D21FC2"/>
    <w:rsid w:val="00D22116"/>
    <w:rsid w:val="00D22556"/>
    <w:rsid w:val="00D22CC6"/>
    <w:rsid w:val="00D22D00"/>
    <w:rsid w:val="00D22EAC"/>
    <w:rsid w:val="00D22EE0"/>
    <w:rsid w:val="00D235D4"/>
    <w:rsid w:val="00D23B27"/>
    <w:rsid w:val="00D23D93"/>
    <w:rsid w:val="00D240E1"/>
    <w:rsid w:val="00D242A7"/>
    <w:rsid w:val="00D244EB"/>
    <w:rsid w:val="00D255BE"/>
    <w:rsid w:val="00D2566F"/>
    <w:rsid w:val="00D257AD"/>
    <w:rsid w:val="00D2582F"/>
    <w:rsid w:val="00D25DF1"/>
    <w:rsid w:val="00D2647E"/>
    <w:rsid w:val="00D2665C"/>
    <w:rsid w:val="00D26764"/>
    <w:rsid w:val="00D26C65"/>
    <w:rsid w:val="00D26E16"/>
    <w:rsid w:val="00D26F2F"/>
    <w:rsid w:val="00D27689"/>
    <w:rsid w:val="00D2774F"/>
    <w:rsid w:val="00D2793A"/>
    <w:rsid w:val="00D27BFA"/>
    <w:rsid w:val="00D30156"/>
    <w:rsid w:val="00D30538"/>
    <w:rsid w:val="00D305DB"/>
    <w:rsid w:val="00D30D6F"/>
    <w:rsid w:val="00D31113"/>
    <w:rsid w:val="00D31A9C"/>
    <w:rsid w:val="00D31ABB"/>
    <w:rsid w:val="00D32401"/>
    <w:rsid w:val="00D329EF"/>
    <w:rsid w:val="00D33027"/>
    <w:rsid w:val="00D330BC"/>
    <w:rsid w:val="00D3312D"/>
    <w:rsid w:val="00D334BB"/>
    <w:rsid w:val="00D336C3"/>
    <w:rsid w:val="00D33A1D"/>
    <w:rsid w:val="00D33B8A"/>
    <w:rsid w:val="00D34737"/>
    <w:rsid w:val="00D354F8"/>
    <w:rsid w:val="00D359A3"/>
    <w:rsid w:val="00D359D4"/>
    <w:rsid w:val="00D360AB"/>
    <w:rsid w:val="00D36435"/>
    <w:rsid w:val="00D364D2"/>
    <w:rsid w:val="00D36846"/>
    <w:rsid w:val="00D36853"/>
    <w:rsid w:val="00D36F47"/>
    <w:rsid w:val="00D37A86"/>
    <w:rsid w:val="00D37D8F"/>
    <w:rsid w:val="00D37EF1"/>
    <w:rsid w:val="00D401C4"/>
    <w:rsid w:val="00D40466"/>
    <w:rsid w:val="00D40750"/>
    <w:rsid w:val="00D40979"/>
    <w:rsid w:val="00D409CF"/>
    <w:rsid w:val="00D41196"/>
    <w:rsid w:val="00D4158E"/>
    <w:rsid w:val="00D41AC6"/>
    <w:rsid w:val="00D42294"/>
    <w:rsid w:val="00D424A4"/>
    <w:rsid w:val="00D424A9"/>
    <w:rsid w:val="00D4272C"/>
    <w:rsid w:val="00D4283E"/>
    <w:rsid w:val="00D42D9F"/>
    <w:rsid w:val="00D42DFD"/>
    <w:rsid w:val="00D430B8"/>
    <w:rsid w:val="00D4358C"/>
    <w:rsid w:val="00D43689"/>
    <w:rsid w:val="00D43914"/>
    <w:rsid w:val="00D43BA3"/>
    <w:rsid w:val="00D43C56"/>
    <w:rsid w:val="00D43C7A"/>
    <w:rsid w:val="00D442F8"/>
    <w:rsid w:val="00D44D2D"/>
    <w:rsid w:val="00D44EAA"/>
    <w:rsid w:val="00D44F9C"/>
    <w:rsid w:val="00D45FFD"/>
    <w:rsid w:val="00D46870"/>
    <w:rsid w:val="00D46BB3"/>
    <w:rsid w:val="00D46E0B"/>
    <w:rsid w:val="00D46E8C"/>
    <w:rsid w:val="00D47072"/>
    <w:rsid w:val="00D47098"/>
    <w:rsid w:val="00D478A2"/>
    <w:rsid w:val="00D47BCF"/>
    <w:rsid w:val="00D47D96"/>
    <w:rsid w:val="00D50243"/>
    <w:rsid w:val="00D5027A"/>
    <w:rsid w:val="00D50381"/>
    <w:rsid w:val="00D505D9"/>
    <w:rsid w:val="00D5093C"/>
    <w:rsid w:val="00D50D4B"/>
    <w:rsid w:val="00D5157F"/>
    <w:rsid w:val="00D51716"/>
    <w:rsid w:val="00D523C2"/>
    <w:rsid w:val="00D52496"/>
    <w:rsid w:val="00D528DD"/>
    <w:rsid w:val="00D52994"/>
    <w:rsid w:val="00D52C52"/>
    <w:rsid w:val="00D52C70"/>
    <w:rsid w:val="00D52D6A"/>
    <w:rsid w:val="00D52E5A"/>
    <w:rsid w:val="00D53101"/>
    <w:rsid w:val="00D5320F"/>
    <w:rsid w:val="00D5321F"/>
    <w:rsid w:val="00D53246"/>
    <w:rsid w:val="00D53664"/>
    <w:rsid w:val="00D53726"/>
    <w:rsid w:val="00D54136"/>
    <w:rsid w:val="00D548AA"/>
    <w:rsid w:val="00D54B26"/>
    <w:rsid w:val="00D54C27"/>
    <w:rsid w:val="00D54FC2"/>
    <w:rsid w:val="00D5514C"/>
    <w:rsid w:val="00D5539B"/>
    <w:rsid w:val="00D55811"/>
    <w:rsid w:val="00D55C05"/>
    <w:rsid w:val="00D5610D"/>
    <w:rsid w:val="00D5619F"/>
    <w:rsid w:val="00D56650"/>
    <w:rsid w:val="00D566F4"/>
    <w:rsid w:val="00D567C3"/>
    <w:rsid w:val="00D56984"/>
    <w:rsid w:val="00D56ADB"/>
    <w:rsid w:val="00D56CF7"/>
    <w:rsid w:val="00D56D79"/>
    <w:rsid w:val="00D56E1F"/>
    <w:rsid w:val="00D56E41"/>
    <w:rsid w:val="00D56FD7"/>
    <w:rsid w:val="00D57015"/>
    <w:rsid w:val="00D57789"/>
    <w:rsid w:val="00D57ACE"/>
    <w:rsid w:val="00D57C31"/>
    <w:rsid w:val="00D57F67"/>
    <w:rsid w:val="00D57FA0"/>
    <w:rsid w:val="00D60145"/>
    <w:rsid w:val="00D60224"/>
    <w:rsid w:val="00D6037B"/>
    <w:rsid w:val="00D61076"/>
    <w:rsid w:val="00D61266"/>
    <w:rsid w:val="00D616D5"/>
    <w:rsid w:val="00D61C92"/>
    <w:rsid w:val="00D628E5"/>
    <w:rsid w:val="00D62E28"/>
    <w:rsid w:val="00D62E78"/>
    <w:rsid w:val="00D632FA"/>
    <w:rsid w:val="00D635DC"/>
    <w:rsid w:val="00D6365F"/>
    <w:rsid w:val="00D639B5"/>
    <w:rsid w:val="00D63B27"/>
    <w:rsid w:val="00D63EB3"/>
    <w:rsid w:val="00D63F07"/>
    <w:rsid w:val="00D6413B"/>
    <w:rsid w:val="00D64309"/>
    <w:rsid w:val="00D64876"/>
    <w:rsid w:val="00D64AD5"/>
    <w:rsid w:val="00D64DB9"/>
    <w:rsid w:val="00D651F6"/>
    <w:rsid w:val="00D655FD"/>
    <w:rsid w:val="00D65EBC"/>
    <w:rsid w:val="00D65F14"/>
    <w:rsid w:val="00D660B4"/>
    <w:rsid w:val="00D6611D"/>
    <w:rsid w:val="00D6655B"/>
    <w:rsid w:val="00D6660B"/>
    <w:rsid w:val="00D66653"/>
    <w:rsid w:val="00D666DF"/>
    <w:rsid w:val="00D66704"/>
    <w:rsid w:val="00D66868"/>
    <w:rsid w:val="00D66937"/>
    <w:rsid w:val="00D66CA9"/>
    <w:rsid w:val="00D67117"/>
    <w:rsid w:val="00D675AC"/>
    <w:rsid w:val="00D677ED"/>
    <w:rsid w:val="00D67C87"/>
    <w:rsid w:val="00D70417"/>
    <w:rsid w:val="00D705A0"/>
    <w:rsid w:val="00D70A61"/>
    <w:rsid w:val="00D70AD2"/>
    <w:rsid w:val="00D70D45"/>
    <w:rsid w:val="00D7264B"/>
    <w:rsid w:val="00D72FAE"/>
    <w:rsid w:val="00D73444"/>
    <w:rsid w:val="00D736EA"/>
    <w:rsid w:val="00D73710"/>
    <w:rsid w:val="00D737D9"/>
    <w:rsid w:val="00D739B6"/>
    <w:rsid w:val="00D73A65"/>
    <w:rsid w:val="00D73B03"/>
    <w:rsid w:val="00D73B22"/>
    <w:rsid w:val="00D73CE3"/>
    <w:rsid w:val="00D73CF4"/>
    <w:rsid w:val="00D74045"/>
    <w:rsid w:val="00D74463"/>
    <w:rsid w:val="00D745B2"/>
    <w:rsid w:val="00D7486A"/>
    <w:rsid w:val="00D74A65"/>
    <w:rsid w:val="00D74A6E"/>
    <w:rsid w:val="00D74DDE"/>
    <w:rsid w:val="00D74E75"/>
    <w:rsid w:val="00D74EF9"/>
    <w:rsid w:val="00D751FC"/>
    <w:rsid w:val="00D765CC"/>
    <w:rsid w:val="00D765EA"/>
    <w:rsid w:val="00D76A35"/>
    <w:rsid w:val="00D7717B"/>
    <w:rsid w:val="00D771DE"/>
    <w:rsid w:val="00D772A7"/>
    <w:rsid w:val="00D775DF"/>
    <w:rsid w:val="00D77C41"/>
    <w:rsid w:val="00D77D45"/>
    <w:rsid w:val="00D77E60"/>
    <w:rsid w:val="00D80105"/>
    <w:rsid w:val="00D80DB8"/>
    <w:rsid w:val="00D81631"/>
    <w:rsid w:val="00D82598"/>
    <w:rsid w:val="00D82772"/>
    <w:rsid w:val="00D82982"/>
    <w:rsid w:val="00D82A85"/>
    <w:rsid w:val="00D82AB1"/>
    <w:rsid w:val="00D82E77"/>
    <w:rsid w:val="00D836EF"/>
    <w:rsid w:val="00D83B5C"/>
    <w:rsid w:val="00D841BA"/>
    <w:rsid w:val="00D84318"/>
    <w:rsid w:val="00D844F2"/>
    <w:rsid w:val="00D8491C"/>
    <w:rsid w:val="00D84EE5"/>
    <w:rsid w:val="00D85646"/>
    <w:rsid w:val="00D85749"/>
    <w:rsid w:val="00D85D97"/>
    <w:rsid w:val="00D85F51"/>
    <w:rsid w:val="00D86A3B"/>
    <w:rsid w:val="00D86C70"/>
    <w:rsid w:val="00D870D4"/>
    <w:rsid w:val="00D8725A"/>
    <w:rsid w:val="00D87C79"/>
    <w:rsid w:val="00D87F30"/>
    <w:rsid w:val="00D90225"/>
    <w:rsid w:val="00D902A8"/>
    <w:rsid w:val="00D9072F"/>
    <w:rsid w:val="00D90879"/>
    <w:rsid w:val="00D908F9"/>
    <w:rsid w:val="00D90AAE"/>
    <w:rsid w:val="00D91013"/>
    <w:rsid w:val="00D914E0"/>
    <w:rsid w:val="00D917C5"/>
    <w:rsid w:val="00D91808"/>
    <w:rsid w:val="00D91F3F"/>
    <w:rsid w:val="00D92065"/>
    <w:rsid w:val="00D9208E"/>
    <w:rsid w:val="00D921F0"/>
    <w:rsid w:val="00D92601"/>
    <w:rsid w:val="00D92A9B"/>
    <w:rsid w:val="00D92DD9"/>
    <w:rsid w:val="00D93053"/>
    <w:rsid w:val="00D9307E"/>
    <w:rsid w:val="00D9334A"/>
    <w:rsid w:val="00D94282"/>
    <w:rsid w:val="00D9442E"/>
    <w:rsid w:val="00D9447F"/>
    <w:rsid w:val="00D944BA"/>
    <w:rsid w:val="00D9480C"/>
    <w:rsid w:val="00D94BBA"/>
    <w:rsid w:val="00D9544B"/>
    <w:rsid w:val="00D95AEE"/>
    <w:rsid w:val="00D95DE8"/>
    <w:rsid w:val="00D960F8"/>
    <w:rsid w:val="00D9616B"/>
    <w:rsid w:val="00D9684E"/>
    <w:rsid w:val="00D96977"/>
    <w:rsid w:val="00D96BD8"/>
    <w:rsid w:val="00D97546"/>
    <w:rsid w:val="00DA0192"/>
    <w:rsid w:val="00DA01F4"/>
    <w:rsid w:val="00DA0649"/>
    <w:rsid w:val="00DA08C7"/>
    <w:rsid w:val="00DA08C8"/>
    <w:rsid w:val="00DA0CD9"/>
    <w:rsid w:val="00DA0F66"/>
    <w:rsid w:val="00DA1169"/>
    <w:rsid w:val="00DA1458"/>
    <w:rsid w:val="00DA15C9"/>
    <w:rsid w:val="00DA197E"/>
    <w:rsid w:val="00DA1CAD"/>
    <w:rsid w:val="00DA2560"/>
    <w:rsid w:val="00DA258E"/>
    <w:rsid w:val="00DA25B8"/>
    <w:rsid w:val="00DA2763"/>
    <w:rsid w:val="00DA28E3"/>
    <w:rsid w:val="00DA2FA8"/>
    <w:rsid w:val="00DA30EA"/>
    <w:rsid w:val="00DA313E"/>
    <w:rsid w:val="00DA32A3"/>
    <w:rsid w:val="00DA3A9C"/>
    <w:rsid w:val="00DA505C"/>
    <w:rsid w:val="00DA517C"/>
    <w:rsid w:val="00DA6041"/>
    <w:rsid w:val="00DA6098"/>
    <w:rsid w:val="00DA69BE"/>
    <w:rsid w:val="00DA6BC8"/>
    <w:rsid w:val="00DA6C33"/>
    <w:rsid w:val="00DA7493"/>
    <w:rsid w:val="00DA7601"/>
    <w:rsid w:val="00DA76F8"/>
    <w:rsid w:val="00DA7803"/>
    <w:rsid w:val="00DA7AB1"/>
    <w:rsid w:val="00DA7D52"/>
    <w:rsid w:val="00DB0073"/>
    <w:rsid w:val="00DB08B3"/>
    <w:rsid w:val="00DB0C22"/>
    <w:rsid w:val="00DB0F79"/>
    <w:rsid w:val="00DB288D"/>
    <w:rsid w:val="00DB2BEE"/>
    <w:rsid w:val="00DB3365"/>
    <w:rsid w:val="00DB3BE3"/>
    <w:rsid w:val="00DB3F9C"/>
    <w:rsid w:val="00DB4915"/>
    <w:rsid w:val="00DB49C2"/>
    <w:rsid w:val="00DB4FE7"/>
    <w:rsid w:val="00DB5897"/>
    <w:rsid w:val="00DB5990"/>
    <w:rsid w:val="00DB5A0E"/>
    <w:rsid w:val="00DB5BA9"/>
    <w:rsid w:val="00DB5F1F"/>
    <w:rsid w:val="00DB63CB"/>
    <w:rsid w:val="00DB678F"/>
    <w:rsid w:val="00DB6C0C"/>
    <w:rsid w:val="00DB6C9E"/>
    <w:rsid w:val="00DB6DAE"/>
    <w:rsid w:val="00DB6F53"/>
    <w:rsid w:val="00DB7109"/>
    <w:rsid w:val="00DB74FC"/>
    <w:rsid w:val="00DB75F8"/>
    <w:rsid w:val="00DB780C"/>
    <w:rsid w:val="00DB7BFE"/>
    <w:rsid w:val="00DB7C1B"/>
    <w:rsid w:val="00DB7E6A"/>
    <w:rsid w:val="00DC0396"/>
    <w:rsid w:val="00DC0538"/>
    <w:rsid w:val="00DC0ABF"/>
    <w:rsid w:val="00DC0CAB"/>
    <w:rsid w:val="00DC13E5"/>
    <w:rsid w:val="00DC140D"/>
    <w:rsid w:val="00DC14AF"/>
    <w:rsid w:val="00DC167F"/>
    <w:rsid w:val="00DC176C"/>
    <w:rsid w:val="00DC1B7C"/>
    <w:rsid w:val="00DC1C7E"/>
    <w:rsid w:val="00DC2851"/>
    <w:rsid w:val="00DC28D5"/>
    <w:rsid w:val="00DC30EE"/>
    <w:rsid w:val="00DC3D47"/>
    <w:rsid w:val="00DC3DAA"/>
    <w:rsid w:val="00DC3F46"/>
    <w:rsid w:val="00DC44E1"/>
    <w:rsid w:val="00DC4F94"/>
    <w:rsid w:val="00DC57CF"/>
    <w:rsid w:val="00DC5ACB"/>
    <w:rsid w:val="00DC5D6A"/>
    <w:rsid w:val="00DC5F21"/>
    <w:rsid w:val="00DC6059"/>
    <w:rsid w:val="00DC6204"/>
    <w:rsid w:val="00DC6258"/>
    <w:rsid w:val="00DC6399"/>
    <w:rsid w:val="00DC65F2"/>
    <w:rsid w:val="00DC6D31"/>
    <w:rsid w:val="00DC70F5"/>
    <w:rsid w:val="00DC717E"/>
    <w:rsid w:val="00DC7238"/>
    <w:rsid w:val="00DC723B"/>
    <w:rsid w:val="00DC73FD"/>
    <w:rsid w:val="00DC7B38"/>
    <w:rsid w:val="00DC7CB0"/>
    <w:rsid w:val="00DC7CFD"/>
    <w:rsid w:val="00DD0BC5"/>
    <w:rsid w:val="00DD110B"/>
    <w:rsid w:val="00DD12A5"/>
    <w:rsid w:val="00DD151E"/>
    <w:rsid w:val="00DD1B20"/>
    <w:rsid w:val="00DD1D6A"/>
    <w:rsid w:val="00DD1E73"/>
    <w:rsid w:val="00DD209B"/>
    <w:rsid w:val="00DD20B1"/>
    <w:rsid w:val="00DD2ECE"/>
    <w:rsid w:val="00DD341C"/>
    <w:rsid w:val="00DD38A6"/>
    <w:rsid w:val="00DD3960"/>
    <w:rsid w:val="00DD3A3D"/>
    <w:rsid w:val="00DD3B29"/>
    <w:rsid w:val="00DD3DBE"/>
    <w:rsid w:val="00DD3EFF"/>
    <w:rsid w:val="00DD4792"/>
    <w:rsid w:val="00DD479C"/>
    <w:rsid w:val="00DD4B9E"/>
    <w:rsid w:val="00DD4C66"/>
    <w:rsid w:val="00DD4EFD"/>
    <w:rsid w:val="00DD631E"/>
    <w:rsid w:val="00DD63D4"/>
    <w:rsid w:val="00DD6696"/>
    <w:rsid w:val="00DD685D"/>
    <w:rsid w:val="00DD6BBC"/>
    <w:rsid w:val="00DD6EF1"/>
    <w:rsid w:val="00DD70FE"/>
    <w:rsid w:val="00DD716B"/>
    <w:rsid w:val="00DD71F7"/>
    <w:rsid w:val="00DD76A1"/>
    <w:rsid w:val="00DD7711"/>
    <w:rsid w:val="00DD7F8A"/>
    <w:rsid w:val="00DE00E2"/>
    <w:rsid w:val="00DE0192"/>
    <w:rsid w:val="00DE02FC"/>
    <w:rsid w:val="00DE031C"/>
    <w:rsid w:val="00DE053D"/>
    <w:rsid w:val="00DE0544"/>
    <w:rsid w:val="00DE0822"/>
    <w:rsid w:val="00DE0970"/>
    <w:rsid w:val="00DE0CC0"/>
    <w:rsid w:val="00DE0DB1"/>
    <w:rsid w:val="00DE0FC7"/>
    <w:rsid w:val="00DE1375"/>
    <w:rsid w:val="00DE1A5C"/>
    <w:rsid w:val="00DE1E55"/>
    <w:rsid w:val="00DE2EB7"/>
    <w:rsid w:val="00DE30FE"/>
    <w:rsid w:val="00DE34D1"/>
    <w:rsid w:val="00DE35DA"/>
    <w:rsid w:val="00DE369D"/>
    <w:rsid w:val="00DE3ECC"/>
    <w:rsid w:val="00DE423D"/>
    <w:rsid w:val="00DE44CC"/>
    <w:rsid w:val="00DE46CE"/>
    <w:rsid w:val="00DE481D"/>
    <w:rsid w:val="00DE4A11"/>
    <w:rsid w:val="00DE4E30"/>
    <w:rsid w:val="00DE4EAD"/>
    <w:rsid w:val="00DE4FE1"/>
    <w:rsid w:val="00DE50CD"/>
    <w:rsid w:val="00DE5316"/>
    <w:rsid w:val="00DE5535"/>
    <w:rsid w:val="00DE55B1"/>
    <w:rsid w:val="00DE5948"/>
    <w:rsid w:val="00DE594B"/>
    <w:rsid w:val="00DE59A9"/>
    <w:rsid w:val="00DE5B1D"/>
    <w:rsid w:val="00DE5CB1"/>
    <w:rsid w:val="00DE61A3"/>
    <w:rsid w:val="00DE61AD"/>
    <w:rsid w:val="00DE664A"/>
    <w:rsid w:val="00DE7275"/>
    <w:rsid w:val="00DE7940"/>
    <w:rsid w:val="00DE7991"/>
    <w:rsid w:val="00DE7D5C"/>
    <w:rsid w:val="00DE7E5D"/>
    <w:rsid w:val="00DF012A"/>
    <w:rsid w:val="00DF0298"/>
    <w:rsid w:val="00DF04A8"/>
    <w:rsid w:val="00DF052C"/>
    <w:rsid w:val="00DF0FB1"/>
    <w:rsid w:val="00DF10E0"/>
    <w:rsid w:val="00DF13FB"/>
    <w:rsid w:val="00DF141D"/>
    <w:rsid w:val="00DF184F"/>
    <w:rsid w:val="00DF1A9F"/>
    <w:rsid w:val="00DF1BCC"/>
    <w:rsid w:val="00DF1C44"/>
    <w:rsid w:val="00DF1DEC"/>
    <w:rsid w:val="00DF1F7A"/>
    <w:rsid w:val="00DF1FCF"/>
    <w:rsid w:val="00DF219C"/>
    <w:rsid w:val="00DF2633"/>
    <w:rsid w:val="00DF26E3"/>
    <w:rsid w:val="00DF27B5"/>
    <w:rsid w:val="00DF295D"/>
    <w:rsid w:val="00DF2C1A"/>
    <w:rsid w:val="00DF3228"/>
    <w:rsid w:val="00DF342B"/>
    <w:rsid w:val="00DF34EE"/>
    <w:rsid w:val="00DF3577"/>
    <w:rsid w:val="00DF39AF"/>
    <w:rsid w:val="00DF3ACA"/>
    <w:rsid w:val="00DF3B5A"/>
    <w:rsid w:val="00DF3BB4"/>
    <w:rsid w:val="00DF4165"/>
    <w:rsid w:val="00DF43A8"/>
    <w:rsid w:val="00DF49F4"/>
    <w:rsid w:val="00DF4DE6"/>
    <w:rsid w:val="00DF50CA"/>
    <w:rsid w:val="00DF5380"/>
    <w:rsid w:val="00DF58C4"/>
    <w:rsid w:val="00DF5A95"/>
    <w:rsid w:val="00DF5F60"/>
    <w:rsid w:val="00DF5FFF"/>
    <w:rsid w:val="00DF6170"/>
    <w:rsid w:val="00DF63AC"/>
    <w:rsid w:val="00DF66C3"/>
    <w:rsid w:val="00DF698D"/>
    <w:rsid w:val="00DF6A55"/>
    <w:rsid w:val="00DF7054"/>
    <w:rsid w:val="00DF7116"/>
    <w:rsid w:val="00DF77B4"/>
    <w:rsid w:val="00E0019D"/>
    <w:rsid w:val="00E0030C"/>
    <w:rsid w:val="00E00310"/>
    <w:rsid w:val="00E00496"/>
    <w:rsid w:val="00E01582"/>
    <w:rsid w:val="00E016BB"/>
    <w:rsid w:val="00E01912"/>
    <w:rsid w:val="00E01BDB"/>
    <w:rsid w:val="00E01CD4"/>
    <w:rsid w:val="00E026D5"/>
    <w:rsid w:val="00E02881"/>
    <w:rsid w:val="00E02BD0"/>
    <w:rsid w:val="00E02C59"/>
    <w:rsid w:val="00E02E86"/>
    <w:rsid w:val="00E02FDD"/>
    <w:rsid w:val="00E03202"/>
    <w:rsid w:val="00E038E6"/>
    <w:rsid w:val="00E03F74"/>
    <w:rsid w:val="00E043F6"/>
    <w:rsid w:val="00E04917"/>
    <w:rsid w:val="00E04A74"/>
    <w:rsid w:val="00E050C9"/>
    <w:rsid w:val="00E05583"/>
    <w:rsid w:val="00E05886"/>
    <w:rsid w:val="00E05913"/>
    <w:rsid w:val="00E05D44"/>
    <w:rsid w:val="00E05E72"/>
    <w:rsid w:val="00E05F33"/>
    <w:rsid w:val="00E06360"/>
    <w:rsid w:val="00E064ED"/>
    <w:rsid w:val="00E067F0"/>
    <w:rsid w:val="00E06845"/>
    <w:rsid w:val="00E0684F"/>
    <w:rsid w:val="00E06AF1"/>
    <w:rsid w:val="00E06DB4"/>
    <w:rsid w:val="00E06DC5"/>
    <w:rsid w:val="00E06E3F"/>
    <w:rsid w:val="00E0712A"/>
    <w:rsid w:val="00E077B0"/>
    <w:rsid w:val="00E07877"/>
    <w:rsid w:val="00E10239"/>
    <w:rsid w:val="00E10442"/>
    <w:rsid w:val="00E10532"/>
    <w:rsid w:val="00E10D52"/>
    <w:rsid w:val="00E10D7A"/>
    <w:rsid w:val="00E10FAE"/>
    <w:rsid w:val="00E110D0"/>
    <w:rsid w:val="00E11944"/>
    <w:rsid w:val="00E11AFE"/>
    <w:rsid w:val="00E11D7A"/>
    <w:rsid w:val="00E11DBA"/>
    <w:rsid w:val="00E12138"/>
    <w:rsid w:val="00E1233C"/>
    <w:rsid w:val="00E123B7"/>
    <w:rsid w:val="00E12C1C"/>
    <w:rsid w:val="00E12C1D"/>
    <w:rsid w:val="00E12DD1"/>
    <w:rsid w:val="00E13856"/>
    <w:rsid w:val="00E138E2"/>
    <w:rsid w:val="00E139AA"/>
    <w:rsid w:val="00E139EE"/>
    <w:rsid w:val="00E13D43"/>
    <w:rsid w:val="00E13D94"/>
    <w:rsid w:val="00E13FF7"/>
    <w:rsid w:val="00E14AC2"/>
    <w:rsid w:val="00E14B61"/>
    <w:rsid w:val="00E14D6E"/>
    <w:rsid w:val="00E14DBC"/>
    <w:rsid w:val="00E14E8E"/>
    <w:rsid w:val="00E1507D"/>
    <w:rsid w:val="00E15197"/>
    <w:rsid w:val="00E15378"/>
    <w:rsid w:val="00E157C5"/>
    <w:rsid w:val="00E16292"/>
    <w:rsid w:val="00E164AC"/>
    <w:rsid w:val="00E16B54"/>
    <w:rsid w:val="00E170F8"/>
    <w:rsid w:val="00E1727D"/>
    <w:rsid w:val="00E17467"/>
    <w:rsid w:val="00E17B42"/>
    <w:rsid w:val="00E17C29"/>
    <w:rsid w:val="00E17ED9"/>
    <w:rsid w:val="00E200E1"/>
    <w:rsid w:val="00E203C5"/>
    <w:rsid w:val="00E20431"/>
    <w:rsid w:val="00E209D8"/>
    <w:rsid w:val="00E210B3"/>
    <w:rsid w:val="00E210CB"/>
    <w:rsid w:val="00E2112B"/>
    <w:rsid w:val="00E2162C"/>
    <w:rsid w:val="00E21C08"/>
    <w:rsid w:val="00E22CC5"/>
    <w:rsid w:val="00E22D8D"/>
    <w:rsid w:val="00E2334F"/>
    <w:rsid w:val="00E23718"/>
    <w:rsid w:val="00E24603"/>
    <w:rsid w:val="00E246B5"/>
    <w:rsid w:val="00E24730"/>
    <w:rsid w:val="00E2486E"/>
    <w:rsid w:val="00E248B0"/>
    <w:rsid w:val="00E24B52"/>
    <w:rsid w:val="00E2563E"/>
    <w:rsid w:val="00E25A4B"/>
    <w:rsid w:val="00E26017"/>
    <w:rsid w:val="00E26224"/>
    <w:rsid w:val="00E26565"/>
    <w:rsid w:val="00E266D5"/>
    <w:rsid w:val="00E267E7"/>
    <w:rsid w:val="00E268C3"/>
    <w:rsid w:val="00E26958"/>
    <w:rsid w:val="00E26973"/>
    <w:rsid w:val="00E26CC9"/>
    <w:rsid w:val="00E26CD2"/>
    <w:rsid w:val="00E26E35"/>
    <w:rsid w:val="00E272DE"/>
    <w:rsid w:val="00E277A7"/>
    <w:rsid w:val="00E27A83"/>
    <w:rsid w:val="00E27C86"/>
    <w:rsid w:val="00E27DF2"/>
    <w:rsid w:val="00E27E02"/>
    <w:rsid w:val="00E27EB0"/>
    <w:rsid w:val="00E300A7"/>
    <w:rsid w:val="00E3071B"/>
    <w:rsid w:val="00E30B72"/>
    <w:rsid w:val="00E3100C"/>
    <w:rsid w:val="00E31739"/>
    <w:rsid w:val="00E31984"/>
    <w:rsid w:val="00E319EF"/>
    <w:rsid w:val="00E31AC8"/>
    <w:rsid w:val="00E31B04"/>
    <w:rsid w:val="00E31C66"/>
    <w:rsid w:val="00E3269F"/>
    <w:rsid w:val="00E329AC"/>
    <w:rsid w:val="00E32CC7"/>
    <w:rsid w:val="00E32DD0"/>
    <w:rsid w:val="00E336AD"/>
    <w:rsid w:val="00E33881"/>
    <w:rsid w:val="00E339EC"/>
    <w:rsid w:val="00E33E57"/>
    <w:rsid w:val="00E34412"/>
    <w:rsid w:val="00E3487E"/>
    <w:rsid w:val="00E3489E"/>
    <w:rsid w:val="00E3514F"/>
    <w:rsid w:val="00E35690"/>
    <w:rsid w:val="00E35E20"/>
    <w:rsid w:val="00E35F3D"/>
    <w:rsid w:val="00E36622"/>
    <w:rsid w:val="00E36A47"/>
    <w:rsid w:val="00E37111"/>
    <w:rsid w:val="00E371A9"/>
    <w:rsid w:val="00E37560"/>
    <w:rsid w:val="00E376AD"/>
    <w:rsid w:val="00E377A7"/>
    <w:rsid w:val="00E37938"/>
    <w:rsid w:val="00E3795E"/>
    <w:rsid w:val="00E37A95"/>
    <w:rsid w:val="00E37DFC"/>
    <w:rsid w:val="00E404D3"/>
    <w:rsid w:val="00E40792"/>
    <w:rsid w:val="00E408C6"/>
    <w:rsid w:val="00E40CB7"/>
    <w:rsid w:val="00E4119D"/>
    <w:rsid w:val="00E41795"/>
    <w:rsid w:val="00E418E4"/>
    <w:rsid w:val="00E421AE"/>
    <w:rsid w:val="00E42459"/>
    <w:rsid w:val="00E436C8"/>
    <w:rsid w:val="00E4386B"/>
    <w:rsid w:val="00E43982"/>
    <w:rsid w:val="00E439CA"/>
    <w:rsid w:val="00E43D98"/>
    <w:rsid w:val="00E442D0"/>
    <w:rsid w:val="00E443A5"/>
    <w:rsid w:val="00E444EE"/>
    <w:rsid w:val="00E44AC6"/>
    <w:rsid w:val="00E44ACB"/>
    <w:rsid w:val="00E44F47"/>
    <w:rsid w:val="00E44F76"/>
    <w:rsid w:val="00E45381"/>
    <w:rsid w:val="00E459B0"/>
    <w:rsid w:val="00E459DB"/>
    <w:rsid w:val="00E45F7C"/>
    <w:rsid w:val="00E46BD8"/>
    <w:rsid w:val="00E47746"/>
    <w:rsid w:val="00E47A95"/>
    <w:rsid w:val="00E47DF8"/>
    <w:rsid w:val="00E50027"/>
    <w:rsid w:val="00E500B0"/>
    <w:rsid w:val="00E502C5"/>
    <w:rsid w:val="00E5032B"/>
    <w:rsid w:val="00E50668"/>
    <w:rsid w:val="00E509E8"/>
    <w:rsid w:val="00E50BB3"/>
    <w:rsid w:val="00E50F1B"/>
    <w:rsid w:val="00E512D3"/>
    <w:rsid w:val="00E51C1B"/>
    <w:rsid w:val="00E51E3C"/>
    <w:rsid w:val="00E5226B"/>
    <w:rsid w:val="00E524A4"/>
    <w:rsid w:val="00E52561"/>
    <w:rsid w:val="00E52AC9"/>
    <w:rsid w:val="00E52BCD"/>
    <w:rsid w:val="00E52CE3"/>
    <w:rsid w:val="00E53343"/>
    <w:rsid w:val="00E53802"/>
    <w:rsid w:val="00E53935"/>
    <w:rsid w:val="00E53D18"/>
    <w:rsid w:val="00E53DAB"/>
    <w:rsid w:val="00E540BE"/>
    <w:rsid w:val="00E54170"/>
    <w:rsid w:val="00E543AF"/>
    <w:rsid w:val="00E54765"/>
    <w:rsid w:val="00E547B6"/>
    <w:rsid w:val="00E547BB"/>
    <w:rsid w:val="00E54856"/>
    <w:rsid w:val="00E548B9"/>
    <w:rsid w:val="00E548D0"/>
    <w:rsid w:val="00E54DEB"/>
    <w:rsid w:val="00E5551E"/>
    <w:rsid w:val="00E55719"/>
    <w:rsid w:val="00E5589D"/>
    <w:rsid w:val="00E55ADA"/>
    <w:rsid w:val="00E56076"/>
    <w:rsid w:val="00E564C0"/>
    <w:rsid w:val="00E566BD"/>
    <w:rsid w:val="00E56D35"/>
    <w:rsid w:val="00E57787"/>
    <w:rsid w:val="00E60115"/>
    <w:rsid w:val="00E602F8"/>
    <w:rsid w:val="00E604AD"/>
    <w:rsid w:val="00E604FC"/>
    <w:rsid w:val="00E6083F"/>
    <w:rsid w:val="00E60889"/>
    <w:rsid w:val="00E6090B"/>
    <w:rsid w:val="00E60BED"/>
    <w:rsid w:val="00E60E0E"/>
    <w:rsid w:val="00E6107C"/>
    <w:rsid w:val="00E61DE2"/>
    <w:rsid w:val="00E61E02"/>
    <w:rsid w:val="00E61F60"/>
    <w:rsid w:val="00E62632"/>
    <w:rsid w:val="00E6277C"/>
    <w:rsid w:val="00E627C0"/>
    <w:rsid w:val="00E6299B"/>
    <w:rsid w:val="00E62A27"/>
    <w:rsid w:val="00E62AAC"/>
    <w:rsid w:val="00E62ACB"/>
    <w:rsid w:val="00E63383"/>
    <w:rsid w:val="00E63400"/>
    <w:rsid w:val="00E63589"/>
    <w:rsid w:val="00E63D0E"/>
    <w:rsid w:val="00E6484A"/>
    <w:rsid w:val="00E6512F"/>
    <w:rsid w:val="00E653B8"/>
    <w:rsid w:val="00E65CA0"/>
    <w:rsid w:val="00E65D8D"/>
    <w:rsid w:val="00E65DE0"/>
    <w:rsid w:val="00E65F9E"/>
    <w:rsid w:val="00E662CD"/>
    <w:rsid w:val="00E66AF4"/>
    <w:rsid w:val="00E66E6E"/>
    <w:rsid w:val="00E66EE5"/>
    <w:rsid w:val="00E66FF7"/>
    <w:rsid w:val="00E6702F"/>
    <w:rsid w:val="00E675AA"/>
    <w:rsid w:val="00E6792F"/>
    <w:rsid w:val="00E67BBB"/>
    <w:rsid w:val="00E7089C"/>
    <w:rsid w:val="00E70B53"/>
    <w:rsid w:val="00E70F9E"/>
    <w:rsid w:val="00E71521"/>
    <w:rsid w:val="00E717E3"/>
    <w:rsid w:val="00E7187B"/>
    <w:rsid w:val="00E71B56"/>
    <w:rsid w:val="00E71CC2"/>
    <w:rsid w:val="00E71D3D"/>
    <w:rsid w:val="00E7211C"/>
    <w:rsid w:val="00E72B2C"/>
    <w:rsid w:val="00E72BBD"/>
    <w:rsid w:val="00E72BFD"/>
    <w:rsid w:val="00E7305A"/>
    <w:rsid w:val="00E733C2"/>
    <w:rsid w:val="00E734E4"/>
    <w:rsid w:val="00E73849"/>
    <w:rsid w:val="00E73950"/>
    <w:rsid w:val="00E73E89"/>
    <w:rsid w:val="00E74630"/>
    <w:rsid w:val="00E7463C"/>
    <w:rsid w:val="00E74787"/>
    <w:rsid w:val="00E74B38"/>
    <w:rsid w:val="00E75699"/>
    <w:rsid w:val="00E75995"/>
    <w:rsid w:val="00E75DBC"/>
    <w:rsid w:val="00E76300"/>
    <w:rsid w:val="00E7643C"/>
    <w:rsid w:val="00E76494"/>
    <w:rsid w:val="00E76944"/>
    <w:rsid w:val="00E76AC9"/>
    <w:rsid w:val="00E76C09"/>
    <w:rsid w:val="00E77215"/>
    <w:rsid w:val="00E7789F"/>
    <w:rsid w:val="00E77AD0"/>
    <w:rsid w:val="00E77E45"/>
    <w:rsid w:val="00E801B8"/>
    <w:rsid w:val="00E807BF"/>
    <w:rsid w:val="00E80865"/>
    <w:rsid w:val="00E80874"/>
    <w:rsid w:val="00E809EC"/>
    <w:rsid w:val="00E80BD2"/>
    <w:rsid w:val="00E80F95"/>
    <w:rsid w:val="00E81036"/>
    <w:rsid w:val="00E810F0"/>
    <w:rsid w:val="00E8119A"/>
    <w:rsid w:val="00E81312"/>
    <w:rsid w:val="00E81440"/>
    <w:rsid w:val="00E8159C"/>
    <w:rsid w:val="00E8186B"/>
    <w:rsid w:val="00E818E7"/>
    <w:rsid w:val="00E81972"/>
    <w:rsid w:val="00E81BA1"/>
    <w:rsid w:val="00E8204E"/>
    <w:rsid w:val="00E820BB"/>
    <w:rsid w:val="00E82B4B"/>
    <w:rsid w:val="00E8308F"/>
    <w:rsid w:val="00E83242"/>
    <w:rsid w:val="00E83271"/>
    <w:rsid w:val="00E832D3"/>
    <w:rsid w:val="00E83391"/>
    <w:rsid w:val="00E834E8"/>
    <w:rsid w:val="00E8353C"/>
    <w:rsid w:val="00E8365A"/>
    <w:rsid w:val="00E8392C"/>
    <w:rsid w:val="00E839CB"/>
    <w:rsid w:val="00E839D9"/>
    <w:rsid w:val="00E83C06"/>
    <w:rsid w:val="00E848B0"/>
    <w:rsid w:val="00E8490B"/>
    <w:rsid w:val="00E84D35"/>
    <w:rsid w:val="00E85198"/>
    <w:rsid w:val="00E85A89"/>
    <w:rsid w:val="00E86796"/>
    <w:rsid w:val="00E867C3"/>
    <w:rsid w:val="00E871A8"/>
    <w:rsid w:val="00E87BED"/>
    <w:rsid w:val="00E87CC0"/>
    <w:rsid w:val="00E87EF3"/>
    <w:rsid w:val="00E90059"/>
    <w:rsid w:val="00E90195"/>
    <w:rsid w:val="00E9097D"/>
    <w:rsid w:val="00E91A73"/>
    <w:rsid w:val="00E921AC"/>
    <w:rsid w:val="00E922ED"/>
    <w:rsid w:val="00E9242B"/>
    <w:rsid w:val="00E9255B"/>
    <w:rsid w:val="00E92809"/>
    <w:rsid w:val="00E92AA6"/>
    <w:rsid w:val="00E92DB1"/>
    <w:rsid w:val="00E92F07"/>
    <w:rsid w:val="00E93DA9"/>
    <w:rsid w:val="00E93DB3"/>
    <w:rsid w:val="00E940F4"/>
    <w:rsid w:val="00E944DB"/>
    <w:rsid w:val="00E948C8"/>
    <w:rsid w:val="00E94C8A"/>
    <w:rsid w:val="00E9520B"/>
    <w:rsid w:val="00E952EC"/>
    <w:rsid w:val="00E95636"/>
    <w:rsid w:val="00E95E0E"/>
    <w:rsid w:val="00E9620C"/>
    <w:rsid w:val="00E96719"/>
    <w:rsid w:val="00E97716"/>
    <w:rsid w:val="00E97CE7"/>
    <w:rsid w:val="00EA02B0"/>
    <w:rsid w:val="00EA0417"/>
    <w:rsid w:val="00EA0CB7"/>
    <w:rsid w:val="00EA0D89"/>
    <w:rsid w:val="00EA11B4"/>
    <w:rsid w:val="00EA160C"/>
    <w:rsid w:val="00EA177D"/>
    <w:rsid w:val="00EA1C75"/>
    <w:rsid w:val="00EA1DDE"/>
    <w:rsid w:val="00EA2491"/>
    <w:rsid w:val="00EA2608"/>
    <w:rsid w:val="00EA2A08"/>
    <w:rsid w:val="00EA2C1E"/>
    <w:rsid w:val="00EA2C76"/>
    <w:rsid w:val="00EA2E6E"/>
    <w:rsid w:val="00EA2EC4"/>
    <w:rsid w:val="00EA31BC"/>
    <w:rsid w:val="00EA35F6"/>
    <w:rsid w:val="00EA43F4"/>
    <w:rsid w:val="00EA4BC3"/>
    <w:rsid w:val="00EA4D6E"/>
    <w:rsid w:val="00EA5099"/>
    <w:rsid w:val="00EA52A3"/>
    <w:rsid w:val="00EA52A9"/>
    <w:rsid w:val="00EA5634"/>
    <w:rsid w:val="00EA5EB3"/>
    <w:rsid w:val="00EA5EBF"/>
    <w:rsid w:val="00EA5F22"/>
    <w:rsid w:val="00EA7336"/>
    <w:rsid w:val="00EA75E6"/>
    <w:rsid w:val="00EA7946"/>
    <w:rsid w:val="00EA7A38"/>
    <w:rsid w:val="00EA7CE4"/>
    <w:rsid w:val="00EA7EBA"/>
    <w:rsid w:val="00EA7F45"/>
    <w:rsid w:val="00EB019E"/>
    <w:rsid w:val="00EB08F6"/>
    <w:rsid w:val="00EB13E3"/>
    <w:rsid w:val="00EB15E2"/>
    <w:rsid w:val="00EB1AD6"/>
    <w:rsid w:val="00EB1B6F"/>
    <w:rsid w:val="00EB1F70"/>
    <w:rsid w:val="00EB2392"/>
    <w:rsid w:val="00EB255C"/>
    <w:rsid w:val="00EB2AA5"/>
    <w:rsid w:val="00EB2D2F"/>
    <w:rsid w:val="00EB3272"/>
    <w:rsid w:val="00EB32B8"/>
    <w:rsid w:val="00EB3344"/>
    <w:rsid w:val="00EB33EC"/>
    <w:rsid w:val="00EB3626"/>
    <w:rsid w:val="00EB3BEF"/>
    <w:rsid w:val="00EB3E0B"/>
    <w:rsid w:val="00EB41EB"/>
    <w:rsid w:val="00EB43E1"/>
    <w:rsid w:val="00EB453B"/>
    <w:rsid w:val="00EB4684"/>
    <w:rsid w:val="00EB48AB"/>
    <w:rsid w:val="00EB48EA"/>
    <w:rsid w:val="00EB4F07"/>
    <w:rsid w:val="00EB58A1"/>
    <w:rsid w:val="00EB5B1B"/>
    <w:rsid w:val="00EB5CE2"/>
    <w:rsid w:val="00EB6658"/>
    <w:rsid w:val="00EB67F3"/>
    <w:rsid w:val="00EB7203"/>
    <w:rsid w:val="00EB75FA"/>
    <w:rsid w:val="00EB7699"/>
    <w:rsid w:val="00EB780C"/>
    <w:rsid w:val="00EB79C1"/>
    <w:rsid w:val="00EB7DE1"/>
    <w:rsid w:val="00EC00C2"/>
    <w:rsid w:val="00EC08C5"/>
    <w:rsid w:val="00EC0971"/>
    <w:rsid w:val="00EC0A9C"/>
    <w:rsid w:val="00EC0EA9"/>
    <w:rsid w:val="00EC11DA"/>
    <w:rsid w:val="00EC1767"/>
    <w:rsid w:val="00EC17B9"/>
    <w:rsid w:val="00EC19B9"/>
    <w:rsid w:val="00EC1AD2"/>
    <w:rsid w:val="00EC1BBD"/>
    <w:rsid w:val="00EC21ED"/>
    <w:rsid w:val="00EC28E8"/>
    <w:rsid w:val="00EC2957"/>
    <w:rsid w:val="00EC2EE0"/>
    <w:rsid w:val="00EC357C"/>
    <w:rsid w:val="00EC3655"/>
    <w:rsid w:val="00EC3A23"/>
    <w:rsid w:val="00EC3CE3"/>
    <w:rsid w:val="00EC3FE3"/>
    <w:rsid w:val="00EC45F5"/>
    <w:rsid w:val="00EC461E"/>
    <w:rsid w:val="00EC4905"/>
    <w:rsid w:val="00EC4C8E"/>
    <w:rsid w:val="00EC4FCC"/>
    <w:rsid w:val="00EC5339"/>
    <w:rsid w:val="00EC5447"/>
    <w:rsid w:val="00EC5756"/>
    <w:rsid w:val="00EC5E09"/>
    <w:rsid w:val="00EC64C4"/>
    <w:rsid w:val="00EC6C17"/>
    <w:rsid w:val="00EC7155"/>
    <w:rsid w:val="00EC73D9"/>
    <w:rsid w:val="00EC743F"/>
    <w:rsid w:val="00EC766E"/>
    <w:rsid w:val="00EC77E9"/>
    <w:rsid w:val="00EC7A30"/>
    <w:rsid w:val="00ED036F"/>
    <w:rsid w:val="00ED050B"/>
    <w:rsid w:val="00ED051D"/>
    <w:rsid w:val="00ED053B"/>
    <w:rsid w:val="00ED06B3"/>
    <w:rsid w:val="00ED08B1"/>
    <w:rsid w:val="00ED0ED7"/>
    <w:rsid w:val="00ED0EEF"/>
    <w:rsid w:val="00ED0F9D"/>
    <w:rsid w:val="00ED1069"/>
    <w:rsid w:val="00ED1ABC"/>
    <w:rsid w:val="00ED1BBE"/>
    <w:rsid w:val="00ED1C4D"/>
    <w:rsid w:val="00ED2253"/>
    <w:rsid w:val="00ED22AC"/>
    <w:rsid w:val="00ED2443"/>
    <w:rsid w:val="00ED2613"/>
    <w:rsid w:val="00ED26FA"/>
    <w:rsid w:val="00ED2B2A"/>
    <w:rsid w:val="00ED2BE3"/>
    <w:rsid w:val="00ED2C4F"/>
    <w:rsid w:val="00ED32C4"/>
    <w:rsid w:val="00ED3A64"/>
    <w:rsid w:val="00ED4138"/>
    <w:rsid w:val="00ED427D"/>
    <w:rsid w:val="00ED4498"/>
    <w:rsid w:val="00ED475E"/>
    <w:rsid w:val="00ED4A21"/>
    <w:rsid w:val="00ED4A8D"/>
    <w:rsid w:val="00ED512A"/>
    <w:rsid w:val="00ED57FD"/>
    <w:rsid w:val="00ED581C"/>
    <w:rsid w:val="00ED598A"/>
    <w:rsid w:val="00ED5C02"/>
    <w:rsid w:val="00ED5C74"/>
    <w:rsid w:val="00ED5DE7"/>
    <w:rsid w:val="00ED6541"/>
    <w:rsid w:val="00ED6949"/>
    <w:rsid w:val="00ED6997"/>
    <w:rsid w:val="00ED6A3D"/>
    <w:rsid w:val="00ED6DC5"/>
    <w:rsid w:val="00ED7180"/>
    <w:rsid w:val="00ED7401"/>
    <w:rsid w:val="00ED7508"/>
    <w:rsid w:val="00ED7648"/>
    <w:rsid w:val="00ED7A83"/>
    <w:rsid w:val="00ED7B64"/>
    <w:rsid w:val="00ED7C36"/>
    <w:rsid w:val="00EE0326"/>
    <w:rsid w:val="00EE03BD"/>
    <w:rsid w:val="00EE04DE"/>
    <w:rsid w:val="00EE06FA"/>
    <w:rsid w:val="00EE08D8"/>
    <w:rsid w:val="00EE09DB"/>
    <w:rsid w:val="00EE0ED0"/>
    <w:rsid w:val="00EE1137"/>
    <w:rsid w:val="00EE1405"/>
    <w:rsid w:val="00EE15BD"/>
    <w:rsid w:val="00EE18DF"/>
    <w:rsid w:val="00EE1B68"/>
    <w:rsid w:val="00EE1C8B"/>
    <w:rsid w:val="00EE1DF3"/>
    <w:rsid w:val="00EE1F73"/>
    <w:rsid w:val="00EE1FBD"/>
    <w:rsid w:val="00EE2224"/>
    <w:rsid w:val="00EE22AC"/>
    <w:rsid w:val="00EE232C"/>
    <w:rsid w:val="00EE2597"/>
    <w:rsid w:val="00EE2797"/>
    <w:rsid w:val="00EE294E"/>
    <w:rsid w:val="00EE2B82"/>
    <w:rsid w:val="00EE2CED"/>
    <w:rsid w:val="00EE2F90"/>
    <w:rsid w:val="00EE31BC"/>
    <w:rsid w:val="00EE34ED"/>
    <w:rsid w:val="00EE3CFE"/>
    <w:rsid w:val="00EE3D20"/>
    <w:rsid w:val="00EE3F3D"/>
    <w:rsid w:val="00EE4628"/>
    <w:rsid w:val="00EE4848"/>
    <w:rsid w:val="00EE48D0"/>
    <w:rsid w:val="00EE57DA"/>
    <w:rsid w:val="00EE5999"/>
    <w:rsid w:val="00EE5B79"/>
    <w:rsid w:val="00EE5B91"/>
    <w:rsid w:val="00EE6043"/>
    <w:rsid w:val="00EE6234"/>
    <w:rsid w:val="00EE6238"/>
    <w:rsid w:val="00EE71B3"/>
    <w:rsid w:val="00EE79E1"/>
    <w:rsid w:val="00EE7B94"/>
    <w:rsid w:val="00EE7FF4"/>
    <w:rsid w:val="00EF003E"/>
    <w:rsid w:val="00EF009D"/>
    <w:rsid w:val="00EF0595"/>
    <w:rsid w:val="00EF0A4F"/>
    <w:rsid w:val="00EF0E8B"/>
    <w:rsid w:val="00EF11CD"/>
    <w:rsid w:val="00EF1466"/>
    <w:rsid w:val="00EF16B8"/>
    <w:rsid w:val="00EF2194"/>
    <w:rsid w:val="00EF2224"/>
    <w:rsid w:val="00EF224D"/>
    <w:rsid w:val="00EF2BCF"/>
    <w:rsid w:val="00EF2CEE"/>
    <w:rsid w:val="00EF32D3"/>
    <w:rsid w:val="00EF333C"/>
    <w:rsid w:val="00EF37CB"/>
    <w:rsid w:val="00EF39B4"/>
    <w:rsid w:val="00EF3E22"/>
    <w:rsid w:val="00EF419F"/>
    <w:rsid w:val="00EF43BB"/>
    <w:rsid w:val="00EF452E"/>
    <w:rsid w:val="00EF4CF4"/>
    <w:rsid w:val="00EF564B"/>
    <w:rsid w:val="00EF573C"/>
    <w:rsid w:val="00EF579C"/>
    <w:rsid w:val="00EF5E05"/>
    <w:rsid w:val="00EF5E07"/>
    <w:rsid w:val="00EF6213"/>
    <w:rsid w:val="00EF6622"/>
    <w:rsid w:val="00EF6C27"/>
    <w:rsid w:val="00EF6D8C"/>
    <w:rsid w:val="00EF6D9A"/>
    <w:rsid w:val="00EF6F2A"/>
    <w:rsid w:val="00EF6FE4"/>
    <w:rsid w:val="00EF70E4"/>
    <w:rsid w:val="00EF72A4"/>
    <w:rsid w:val="00EF79D9"/>
    <w:rsid w:val="00EF7B4F"/>
    <w:rsid w:val="00EF7D5C"/>
    <w:rsid w:val="00F00073"/>
    <w:rsid w:val="00F004D9"/>
    <w:rsid w:val="00F00664"/>
    <w:rsid w:val="00F008B5"/>
    <w:rsid w:val="00F00A9A"/>
    <w:rsid w:val="00F00C25"/>
    <w:rsid w:val="00F00CAD"/>
    <w:rsid w:val="00F01220"/>
    <w:rsid w:val="00F012BB"/>
    <w:rsid w:val="00F0130A"/>
    <w:rsid w:val="00F01512"/>
    <w:rsid w:val="00F0179A"/>
    <w:rsid w:val="00F01F89"/>
    <w:rsid w:val="00F0295C"/>
    <w:rsid w:val="00F02DB8"/>
    <w:rsid w:val="00F0385D"/>
    <w:rsid w:val="00F03F23"/>
    <w:rsid w:val="00F04094"/>
    <w:rsid w:val="00F04171"/>
    <w:rsid w:val="00F04741"/>
    <w:rsid w:val="00F04A1E"/>
    <w:rsid w:val="00F04C91"/>
    <w:rsid w:val="00F04E07"/>
    <w:rsid w:val="00F050C8"/>
    <w:rsid w:val="00F05223"/>
    <w:rsid w:val="00F05297"/>
    <w:rsid w:val="00F05558"/>
    <w:rsid w:val="00F05B85"/>
    <w:rsid w:val="00F060B4"/>
    <w:rsid w:val="00F063FD"/>
    <w:rsid w:val="00F06876"/>
    <w:rsid w:val="00F06EE1"/>
    <w:rsid w:val="00F06F85"/>
    <w:rsid w:val="00F077BE"/>
    <w:rsid w:val="00F07ABB"/>
    <w:rsid w:val="00F103DE"/>
    <w:rsid w:val="00F1152C"/>
    <w:rsid w:val="00F1172E"/>
    <w:rsid w:val="00F11CC7"/>
    <w:rsid w:val="00F11EDA"/>
    <w:rsid w:val="00F1271B"/>
    <w:rsid w:val="00F128BE"/>
    <w:rsid w:val="00F12912"/>
    <w:rsid w:val="00F1315E"/>
    <w:rsid w:val="00F13808"/>
    <w:rsid w:val="00F1391C"/>
    <w:rsid w:val="00F13A9D"/>
    <w:rsid w:val="00F14730"/>
    <w:rsid w:val="00F14B07"/>
    <w:rsid w:val="00F1525D"/>
    <w:rsid w:val="00F154D1"/>
    <w:rsid w:val="00F15572"/>
    <w:rsid w:val="00F15638"/>
    <w:rsid w:val="00F15789"/>
    <w:rsid w:val="00F15A6A"/>
    <w:rsid w:val="00F15A9C"/>
    <w:rsid w:val="00F1640D"/>
    <w:rsid w:val="00F164F5"/>
    <w:rsid w:val="00F16550"/>
    <w:rsid w:val="00F16C66"/>
    <w:rsid w:val="00F1735D"/>
    <w:rsid w:val="00F1750A"/>
    <w:rsid w:val="00F17535"/>
    <w:rsid w:val="00F178CE"/>
    <w:rsid w:val="00F206D3"/>
    <w:rsid w:val="00F207E2"/>
    <w:rsid w:val="00F20827"/>
    <w:rsid w:val="00F20C75"/>
    <w:rsid w:val="00F210F8"/>
    <w:rsid w:val="00F21C2A"/>
    <w:rsid w:val="00F222DE"/>
    <w:rsid w:val="00F22436"/>
    <w:rsid w:val="00F229E2"/>
    <w:rsid w:val="00F2306C"/>
    <w:rsid w:val="00F230E9"/>
    <w:rsid w:val="00F231BC"/>
    <w:rsid w:val="00F23209"/>
    <w:rsid w:val="00F23B69"/>
    <w:rsid w:val="00F23E77"/>
    <w:rsid w:val="00F24465"/>
    <w:rsid w:val="00F2455D"/>
    <w:rsid w:val="00F24983"/>
    <w:rsid w:val="00F2511F"/>
    <w:rsid w:val="00F251A3"/>
    <w:rsid w:val="00F251B2"/>
    <w:rsid w:val="00F25486"/>
    <w:rsid w:val="00F25555"/>
    <w:rsid w:val="00F25BE7"/>
    <w:rsid w:val="00F26153"/>
    <w:rsid w:val="00F26231"/>
    <w:rsid w:val="00F26400"/>
    <w:rsid w:val="00F264E7"/>
    <w:rsid w:val="00F26568"/>
    <w:rsid w:val="00F266BA"/>
    <w:rsid w:val="00F26CDD"/>
    <w:rsid w:val="00F26E41"/>
    <w:rsid w:val="00F273D1"/>
    <w:rsid w:val="00F274B3"/>
    <w:rsid w:val="00F27AB0"/>
    <w:rsid w:val="00F27DDA"/>
    <w:rsid w:val="00F3047C"/>
    <w:rsid w:val="00F308DE"/>
    <w:rsid w:val="00F30E35"/>
    <w:rsid w:val="00F3109A"/>
    <w:rsid w:val="00F312C5"/>
    <w:rsid w:val="00F31B93"/>
    <w:rsid w:val="00F31BA0"/>
    <w:rsid w:val="00F31E52"/>
    <w:rsid w:val="00F32008"/>
    <w:rsid w:val="00F32033"/>
    <w:rsid w:val="00F322D2"/>
    <w:rsid w:val="00F3271E"/>
    <w:rsid w:val="00F3298B"/>
    <w:rsid w:val="00F32CF8"/>
    <w:rsid w:val="00F32D33"/>
    <w:rsid w:val="00F33072"/>
    <w:rsid w:val="00F33664"/>
    <w:rsid w:val="00F33A9C"/>
    <w:rsid w:val="00F33DE4"/>
    <w:rsid w:val="00F34572"/>
    <w:rsid w:val="00F34B41"/>
    <w:rsid w:val="00F34D0B"/>
    <w:rsid w:val="00F34DD9"/>
    <w:rsid w:val="00F34DE6"/>
    <w:rsid w:val="00F34DF2"/>
    <w:rsid w:val="00F34FD9"/>
    <w:rsid w:val="00F35165"/>
    <w:rsid w:val="00F355D7"/>
    <w:rsid w:val="00F35B43"/>
    <w:rsid w:val="00F35FE0"/>
    <w:rsid w:val="00F3627E"/>
    <w:rsid w:val="00F365F2"/>
    <w:rsid w:val="00F3666E"/>
    <w:rsid w:val="00F369D4"/>
    <w:rsid w:val="00F369F3"/>
    <w:rsid w:val="00F36B9D"/>
    <w:rsid w:val="00F37269"/>
    <w:rsid w:val="00F3737B"/>
    <w:rsid w:val="00F37711"/>
    <w:rsid w:val="00F377E1"/>
    <w:rsid w:val="00F378D0"/>
    <w:rsid w:val="00F378F6"/>
    <w:rsid w:val="00F37973"/>
    <w:rsid w:val="00F37F4B"/>
    <w:rsid w:val="00F37F9D"/>
    <w:rsid w:val="00F4012B"/>
    <w:rsid w:val="00F40164"/>
    <w:rsid w:val="00F407E9"/>
    <w:rsid w:val="00F40B96"/>
    <w:rsid w:val="00F40BCB"/>
    <w:rsid w:val="00F4124A"/>
    <w:rsid w:val="00F418FD"/>
    <w:rsid w:val="00F420B0"/>
    <w:rsid w:val="00F420DB"/>
    <w:rsid w:val="00F42B31"/>
    <w:rsid w:val="00F42BA0"/>
    <w:rsid w:val="00F42F71"/>
    <w:rsid w:val="00F42F82"/>
    <w:rsid w:val="00F43227"/>
    <w:rsid w:val="00F432D8"/>
    <w:rsid w:val="00F4353D"/>
    <w:rsid w:val="00F43D2C"/>
    <w:rsid w:val="00F43F62"/>
    <w:rsid w:val="00F44031"/>
    <w:rsid w:val="00F44044"/>
    <w:rsid w:val="00F444EF"/>
    <w:rsid w:val="00F44826"/>
    <w:rsid w:val="00F44A83"/>
    <w:rsid w:val="00F44DEC"/>
    <w:rsid w:val="00F44E15"/>
    <w:rsid w:val="00F45152"/>
    <w:rsid w:val="00F45278"/>
    <w:rsid w:val="00F45300"/>
    <w:rsid w:val="00F45666"/>
    <w:rsid w:val="00F4599C"/>
    <w:rsid w:val="00F45BE5"/>
    <w:rsid w:val="00F46775"/>
    <w:rsid w:val="00F469C9"/>
    <w:rsid w:val="00F46C5C"/>
    <w:rsid w:val="00F46F1B"/>
    <w:rsid w:val="00F477D0"/>
    <w:rsid w:val="00F47B08"/>
    <w:rsid w:val="00F47CA1"/>
    <w:rsid w:val="00F47EA8"/>
    <w:rsid w:val="00F5028D"/>
    <w:rsid w:val="00F50825"/>
    <w:rsid w:val="00F50CA0"/>
    <w:rsid w:val="00F50E81"/>
    <w:rsid w:val="00F5177D"/>
    <w:rsid w:val="00F5179A"/>
    <w:rsid w:val="00F519DB"/>
    <w:rsid w:val="00F51B37"/>
    <w:rsid w:val="00F51BF1"/>
    <w:rsid w:val="00F51F69"/>
    <w:rsid w:val="00F5202A"/>
    <w:rsid w:val="00F52045"/>
    <w:rsid w:val="00F521AE"/>
    <w:rsid w:val="00F5272A"/>
    <w:rsid w:val="00F52739"/>
    <w:rsid w:val="00F52B6A"/>
    <w:rsid w:val="00F52C34"/>
    <w:rsid w:val="00F52EF9"/>
    <w:rsid w:val="00F530E1"/>
    <w:rsid w:val="00F5310E"/>
    <w:rsid w:val="00F53537"/>
    <w:rsid w:val="00F535BC"/>
    <w:rsid w:val="00F53DE5"/>
    <w:rsid w:val="00F53F69"/>
    <w:rsid w:val="00F540E3"/>
    <w:rsid w:val="00F542C9"/>
    <w:rsid w:val="00F5488F"/>
    <w:rsid w:val="00F54A42"/>
    <w:rsid w:val="00F54B9C"/>
    <w:rsid w:val="00F54BCC"/>
    <w:rsid w:val="00F55101"/>
    <w:rsid w:val="00F5558D"/>
    <w:rsid w:val="00F55591"/>
    <w:rsid w:val="00F56A24"/>
    <w:rsid w:val="00F57223"/>
    <w:rsid w:val="00F573EB"/>
    <w:rsid w:val="00F5746F"/>
    <w:rsid w:val="00F57471"/>
    <w:rsid w:val="00F579AB"/>
    <w:rsid w:val="00F57B3A"/>
    <w:rsid w:val="00F603C9"/>
    <w:rsid w:val="00F604E7"/>
    <w:rsid w:val="00F605C7"/>
    <w:rsid w:val="00F605DC"/>
    <w:rsid w:val="00F609C8"/>
    <w:rsid w:val="00F60E4B"/>
    <w:rsid w:val="00F60FB4"/>
    <w:rsid w:val="00F6113B"/>
    <w:rsid w:val="00F61176"/>
    <w:rsid w:val="00F61295"/>
    <w:rsid w:val="00F612D3"/>
    <w:rsid w:val="00F61C38"/>
    <w:rsid w:val="00F61FB8"/>
    <w:rsid w:val="00F62464"/>
    <w:rsid w:val="00F6252D"/>
    <w:rsid w:val="00F629A1"/>
    <w:rsid w:val="00F636EE"/>
    <w:rsid w:val="00F63913"/>
    <w:rsid w:val="00F646C0"/>
    <w:rsid w:val="00F65261"/>
    <w:rsid w:val="00F65639"/>
    <w:rsid w:val="00F658D7"/>
    <w:rsid w:val="00F65962"/>
    <w:rsid w:val="00F659FB"/>
    <w:rsid w:val="00F65F5C"/>
    <w:rsid w:val="00F6619D"/>
    <w:rsid w:val="00F66200"/>
    <w:rsid w:val="00F66B64"/>
    <w:rsid w:val="00F66CF2"/>
    <w:rsid w:val="00F67061"/>
    <w:rsid w:val="00F67299"/>
    <w:rsid w:val="00F67639"/>
    <w:rsid w:val="00F678F6"/>
    <w:rsid w:val="00F67B53"/>
    <w:rsid w:val="00F67C34"/>
    <w:rsid w:val="00F67F27"/>
    <w:rsid w:val="00F7002F"/>
    <w:rsid w:val="00F705D7"/>
    <w:rsid w:val="00F70A99"/>
    <w:rsid w:val="00F70D95"/>
    <w:rsid w:val="00F70EF1"/>
    <w:rsid w:val="00F71024"/>
    <w:rsid w:val="00F710E3"/>
    <w:rsid w:val="00F71649"/>
    <w:rsid w:val="00F71B44"/>
    <w:rsid w:val="00F71D6D"/>
    <w:rsid w:val="00F71F07"/>
    <w:rsid w:val="00F7222B"/>
    <w:rsid w:val="00F7257B"/>
    <w:rsid w:val="00F72583"/>
    <w:rsid w:val="00F725B3"/>
    <w:rsid w:val="00F726C8"/>
    <w:rsid w:val="00F72762"/>
    <w:rsid w:val="00F7298E"/>
    <w:rsid w:val="00F72B90"/>
    <w:rsid w:val="00F72F93"/>
    <w:rsid w:val="00F73235"/>
    <w:rsid w:val="00F73AA3"/>
    <w:rsid w:val="00F73B6B"/>
    <w:rsid w:val="00F74091"/>
    <w:rsid w:val="00F741D0"/>
    <w:rsid w:val="00F745E7"/>
    <w:rsid w:val="00F74C41"/>
    <w:rsid w:val="00F75167"/>
    <w:rsid w:val="00F75378"/>
    <w:rsid w:val="00F75739"/>
    <w:rsid w:val="00F75905"/>
    <w:rsid w:val="00F75A9E"/>
    <w:rsid w:val="00F77825"/>
    <w:rsid w:val="00F77917"/>
    <w:rsid w:val="00F77A36"/>
    <w:rsid w:val="00F77F8B"/>
    <w:rsid w:val="00F805DF"/>
    <w:rsid w:val="00F80742"/>
    <w:rsid w:val="00F8108E"/>
    <w:rsid w:val="00F81693"/>
    <w:rsid w:val="00F817D7"/>
    <w:rsid w:val="00F819F2"/>
    <w:rsid w:val="00F81BE7"/>
    <w:rsid w:val="00F81CCB"/>
    <w:rsid w:val="00F825E0"/>
    <w:rsid w:val="00F82C8D"/>
    <w:rsid w:val="00F831F9"/>
    <w:rsid w:val="00F83AC8"/>
    <w:rsid w:val="00F83D6F"/>
    <w:rsid w:val="00F83DA1"/>
    <w:rsid w:val="00F83F58"/>
    <w:rsid w:val="00F8424E"/>
    <w:rsid w:val="00F84407"/>
    <w:rsid w:val="00F84875"/>
    <w:rsid w:val="00F84DB8"/>
    <w:rsid w:val="00F84E5C"/>
    <w:rsid w:val="00F856A2"/>
    <w:rsid w:val="00F85758"/>
    <w:rsid w:val="00F85791"/>
    <w:rsid w:val="00F85793"/>
    <w:rsid w:val="00F863D8"/>
    <w:rsid w:val="00F86A71"/>
    <w:rsid w:val="00F87383"/>
    <w:rsid w:val="00F873BB"/>
    <w:rsid w:val="00F874E1"/>
    <w:rsid w:val="00F87702"/>
    <w:rsid w:val="00F877C3"/>
    <w:rsid w:val="00F87BB2"/>
    <w:rsid w:val="00F87D28"/>
    <w:rsid w:val="00F905FD"/>
    <w:rsid w:val="00F9078F"/>
    <w:rsid w:val="00F90B57"/>
    <w:rsid w:val="00F90DB4"/>
    <w:rsid w:val="00F91275"/>
    <w:rsid w:val="00F914AC"/>
    <w:rsid w:val="00F91988"/>
    <w:rsid w:val="00F91AB2"/>
    <w:rsid w:val="00F91AED"/>
    <w:rsid w:val="00F91B17"/>
    <w:rsid w:val="00F91DFB"/>
    <w:rsid w:val="00F91E20"/>
    <w:rsid w:val="00F92397"/>
    <w:rsid w:val="00F9269B"/>
    <w:rsid w:val="00F929CD"/>
    <w:rsid w:val="00F930D7"/>
    <w:rsid w:val="00F93128"/>
    <w:rsid w:val="00F931DA"/>
    <w:rsid w:val="00F9350F"/>
    <w:rsid w:val="00F9368D"/>
    <w:rsid w:val="00F9381C"/>
    <w:rsid w:val="00F9390B"/>
    <w:rsid w:val="00F941DF"/>
    <w:rsid w:val="00F9433A"/>
    <w:rsid w:val="00F948D5"/>
    <w:rsid w:val="00F94A1D"/>
    <w:rsid w:val="00F94C52"/>
    <w:rsid w:val="00F951C1"/>
    <w:rsid w:val="00F95B62"/>
    <w:rsid w:val="00F966C5"/>
    <w:rsid w:val="00F96A45"/>
    <w:rsid w:val="00F96A52"/>
    <w:rsid w:val="00F97299"/>
    <w:rsid w:val="00F97479"/>
    <w:rsid w:val="00F977F2"/>
    <w:rsid w:val="00F97ACE"/>
    <w:rsid w:val="00F97B03"/>
    <w:rsid w:val="00F97DB1"/>
    <w:rsid w:val="00FA002E"/>
    <w:rsid w:val="00FA0194"/>
    <w:rsid w:val="00FA01A7"/>
    <w:rsid w:val="00FA093A"/>
    <w:rsid w:val="00FA0B31"/>
    <w:rsid w:val="00FA0B66"/>
    <w:rsid w:val="00FA0EDF"/>
    <w:rsid w:val="00FA0FEA"/>
    <w:rsid w:val="00FA179A"/>
    <w:rsid w:val="00FA18E1"/>
    <w:rsid w:val="00FA18E7"/>
    <w:rsid w:val="00FA19F3"/>
    <w:rsid w:val="00FA1AF3"/>
    <w:rsid w:val="00FA1AF7"/>
    <w:rsid w:val="00FA1B23"/>
    <w:rsid w:val="00FA20A9"/>
    <w:rsid w:val="00FA23DA"/>
    <w:rsid w:val="00FA247D"/>
    <w:rsid w:val="00FA2503"/>
    <w:rsid w:val="00FA26B5"/>
    <w:rsid w:val="00FA274C"/>
    <w:rsid w:val="00FA2C36"/>
    <w:rsid w:val="00FA2E72"/>
    <w:rsid w:val="00FA3363"/>
    <w:rsid w:val="00FA3816"/>
    <w:rsid w:val="00FA41AA"/>
    <w:rsid w:val="00FA443F"/>
    <w:rsid w:val="00FA47B9"/>
    <w:rsid w:val="00FA47FD"/>
    <w:rsid w:val="00FA48FE"/>
    <w:rsid w:val="00FA4E75"/>
    <w:rsid w:val="00FA4FF0"/>
    <w:rsid w:val="00FA5183"/>
    <w:rsid w:val="00FA5272"/>
    <w:rsid w:val="00FA52C0"/>
    <w:rsid w:val="00FA5385"/>
    <w:rsid w:val="00FA55E5"/>
    <w:rsid w:val="00FA5B91"/>
    <w:rsid w:val="00FA5CEE"/>
    <w:rsid w:val="00FA5F25"/>
    <w:rsid w:val="00FA622D"/>
    <w:rsid w:val="00FA6444"/>
    <w:rsid w:val="00FA6626"/>
    <w:rsid w:val="00FA68EB"/>
    <w:rsid w:val="00FA6927"/>
    <w:rsid w:val="00FA7042"/>
    <w:rsid w:val="00FA7414"/>
    <w:rsid w:val="00FA7B76"/>
    <w:rsid w:val="00FA7BFC"/>
    <w:rsid w:val="00FA7C89"/>
    <w:rsid w:val="00FA7E2A"/>
    <w:rsid w:val="00FB002F"/>
    <w:rsid w:val="00FB0521"/>
    <w:rsid w:val="00FB0548"/>
    <w:rsid w:val="00FB070F"/>
    <w:rsid w:val="00FB0E96"/>
    <w:rsid w:val="00FB12A5"/>
    <w:rsid w:val="00FB12B6"/>
    <w:rsid w:val="00FB1522"/>
    <w:rsid w:val="00FB15F1"/>
    <w:rsid w:val="00FB1D15"/>
    <w:rsid w:val="00FB1D9D"/>
    <w:rsid w:val="00FB27AD"/>
    <w:rsid w:val="00FB2A2C"/>
    <w:rsid w:val="00FB2DBA"/>
    <w:rsid w:val="00FB2EC0"/>
    <w:rsid w:val="00FB2FC3"/>
    <w:rsid w:val="00FB3506"/>
    <w:rsid w:val="00FB39BE"/>
    <w:rsid w:val="00FB3B27"/>
    <w:rsid w:val="00FB3B4F"/>
    <w:rsid w:val="00FB3C3B"/>
    <w:rsid w:val="00FB3EBB"/>
    <w:rsid w:val="00FB438A"/>
    <w:rsid w:val="00FB4498"/>
    <w:rsid w:val="00FB4BFE"/>
    <w:rsid w:val="00FB4DF5"/>
    <w:rsid w:val="00FB4E06"/>
    <w:rsid w:val="00FB51FC"/>
    <w:rsid w:val="00FB5D29"/>
    <w:rsid w:val="00FB64F8"/>
    <w:rsid w:val="00FB67B4"/>
    <w:rsid w:val="00FB69BE"/>
    <w:rsid w:val="00FB6BFE"/>
    <w:rsid w:val="00FB6DC0"/>
    <w:rsid w:val="00FB744D"/>
    <w:rsid w:val="00FB7C8B"/>
    <w:rsid w:val="00FB7D46"/>
    <w:rsid w:val="00FB7FF1"/>
    <w:rsid w:val="00FC041D"/>
    <w:rsid w:val="00FC05FD"/>
    <w:rsid w:val="00FC0689"/>
    <w:rsid w:val="00FC0892"/>
    <w:rsid w:val="00FC0E85"/>
    <w:rsid w:val="00FC10DE"/>
    <w:rsid w:val="00FC1150"/>
    <w:rsid w:val="00FC138B"/>
    <w:rsid w:val="00FC17DC"/>
    <w:rsid w:val="00FC207F"/>
    <w:rsid w:val="00FC22EF"/>
    <w:rsid w:val="00FC248E"/>
    <w:rsid w:val="00FC279D"/>
    <w:rsid w:val="00FC2828"/>
    <w:rsid w:val="00FC285D"/>
    <w:rsid w:val="00FC288C"/>
    <w:rsid w:val="00FC2E7E"/>
    <w:rsid w:val="00FC2F9C"/>
    <w:rsid w:val="00FC3188"/>
    <w:rsid w:val="00FC3417"/>
    <w:rsid w:val="00FC3E3C"/>
    <w:rsid w:val="00FC3F19"/>
    <w:rsid w:val="00FC413F"/>
    <w:rsid w:val="00FC43B2"/>
    <w:rsid w:val="00FC457A"/>
    <w:rsid w:val="00FC46DA"/>
    <w:rsid w:val="00FC4729"/>
    <w:rsid w:val="00FC4748"/>
    <w:rsid w:val="00FC4798"/>
    <w:rsid w:val="00FC479D"/>
    <w:rsid w:val="00FC54AB"/>
    <w:rsid w:val="00FC5933"/>
    <w:rsid w:val="00FC59EA"/>
    <w:rsid w:val="00FC5C7E"/>
    <w:rsid w:val="00FC5E40"/>
    <w:rsid w:val="00FC5F99"/>
    <w:rsid w:val="00FC6097"/>
    <w:rsid w:val="00FC664C"/>
    <w:rsid w:val="00FC6B73"/>
    <w:rsid w:val="00FC7CD0"/>
    <w:rsid w:val="00FD0043"/>
    <w:rsid w:val="00FD024F"/>
    <w:rsid w:val="00FD047D"/>
    <w:rsid w:val="00FD06A7"/>
    <w:rsid w:val="00FD08C3"/>
    <w:rsid w:val="00FD0C42"/>
    <w:rsid w:val="00FD0C45"/>
    <w:rsid w:val="00FD0D73"/>
    <w:rsid w:val="00FD0E8F"/>
    <w:rsid w:val="00FD0F8F"/>
    <w:rsid w:val="00FD1480"/>
    <w:rsid w:val="00FD1C76"/>
    <w:rsid w:val="00FD1CD6"/>
    <w:rsid w:val="00FD21EE"/>
    <w:rsid w:val="00FD26AD"/>
    <w:rsid w:val="00FD26FA"/>
    <w:rsid w:val="00FD2A96"/>
    <w:rsid w:val="00FD2AD4"/>
    <w:rsid w:val="00FD30BE"/>
    <w:rsid w:val="00FD32C3"/>
    <w:rsid w:val="00FD32ED"/>
    <w:rsid w:val="00FD34A5"/>
    <w:rsid w:val="00FD36FB"/>
    <w:rsid w:val="00FD3AD4"/>
    <w:rsid w:val="00FD3FC7"/>
    <w:rsid w:val="00FD4458"/>
    <w:rsid w:val="00FD4D4C"/>
    <w:rsid w:val="00FD50BF"/>
    <w:rsid w:val="00FD56EE"/>
    <w:rsid w:val="00FD5A62"/>
    <w:rsid w:val="00FD5D65"/>
    <w:rsid w:val="00FD5DA5"/>
    <w:rsid w:val="00FD5DF8"/>
    <w:rsid w:val="00FD5E0D"/>
    <w:rsid w:val="00FD6984"/>
    <w:rsid w:val="00FD6B29"/>
    <w:rsid w:val="00FD6E20"/>
    <w:rsid w:val="00FD719B"/>
    <w:rsid w:val="00FD71BD"/>
    <w:rsid w:val="00FD71FD"/>
    <w:rsid w:val="00FD7248"/>
    <w:rsid w:val="00FD7DBE"/>
    <w:rsid w:val="00FE082A"/>
    <w:rsid w:val="00FE0858"/>
    <w:rsid w:val="00FE0AE2"/>
    <w:rsid w:val="00FE0C97"/>
    <w:rsid w:val="00FE1005"/>
    <w:rsid w:val="00FE1079"/>
    <w:rsid w:val="00FE1455"/>
    <w:rsid w:val="00FE16E8"/>
    <w:rsid w:val="00FE2238"/>
    <w:rsid w:val="00FE257D"/>
    <w:rsid w:val="00FE26D3"/>
    <w:rsid w:val="00FE2B3A"/>
    <w:rsid w:val="00FE2D22"/>
    <w:rsid w:val="00FE2D88"/>
    <w:rsid w:val="00FE2EFA"/>
    <w:rsid w:val="00FE2F91"/>
    <w:rsid w:val="00FE2FCE"/>
    <w:rsid w:val="00FE3064"/>
    <w:rsid w:val="00FE34ED"/>
    <w:rsid w:val="00FE353C"/>
    <w:rsid w:val="00FE39AE"/>
    <w:rsid w:val="00FE3C99"/>
    <w:rsid w:val="00FE4119"/>
    <w:rsid w:val="00FE427D"/>
    <w:rsid w:val="00FE42E5"/>
    <w:rsid w:val="00FE43ED"/>
    <w:rsid w:val="00FE46A1"/>
    <w:rsid w:val="00FE474F"/>
    <w:rsid w:val="00FE47E0"/>
    <w:rsid w:val="00FE544C"/>
    <w:rsid w:val="00FE5461"/>
    <w:rsid w:val="00FE54C3"/>
    <w:rsid w:val="00FE56C3"/>
    <w:rsid w:val="00FE5968"/>
    <w:rsid w:val="00FE597A"/>
    <w:rsid w:val="00FE5F5F"/>
    <w:rsid w:val="00FE6013"/>
    <w:rsid w:val="00FE6058"/>
    <w:rsid w:val="00FE635F"/>
    <w:rsid w:val="00FE6939"/>
    <w:rsid w:val="00FE69DC"/>
    <w:rsid w:val="00FE6AC5"/>
    <w:rsid w:val="00FE75C6"/>
    <w:rsid w:val="00FE7662"/>
    <w:rsid w:val="00FE78EC"/>
    <w:rsid w:val="00FE7BC5"/>
    <w:rsid w:val="00FE7D9B"/>
    <w:rsid w:val="00FE7DC6"/>
    <w:rsid w:val="00FF021E"/>
    <w:rsid w:val="00FF049E"/>
    <w:rsid w:val="00FF0C56"/>
    <w:rsid w:val="00FF1056"/>
    <w:rsid w:val="00FF13ED"/>
    <w:rsid w:val="00FF1742"/>
    <w:rsid w:val="00FF1BFF"/>
    <w:rsid w:val="00FF20F0"/>
    <w:rsid w:val="00FF2401"/>
    <w:rsid w:val="00FF26AF"/>
    <w:rsid w:val="00FF26FE"/>
    <w:rsid w:val="00FF2CA1"/>
    <w:rsid w:val="00FF2DBC"/>
    <w:rsid w:val="00FF2F16"/>
    <w:rsid w:val="00FF2F7D"/>
    <w:rsid w:val="00FF39BF"/>
    <w:rsid w:val="00FF3D1F"/>
    <w:rsid w:val="00FF3D74"/>
    <w:rsid w:val="00FF3DF1"/>
    <w:rsid w:val="00FF4367"/>
    <w:rsid w:val="00FF470C"/>
    <w:rsid w:val="00FF4D56"/>
    <w:rsid w:val="00FF5072"/>
    <w:rsid w:val="00FF50EC"/>
    <w:rsid w:val="00FF52A8"/>
    <w:rsid w:val="00FF5324"/>
    <w:rsid w:val="00FF549C"/>
    <w:rsid w:val="00FF5A2C"/>
    <w:rsid w:val="00FF5ADD"/>
    <w:rsid w:val="00FF5CB7"/>
    <w:rsid w:val="00FF5E0E"/>
    <w:rsid w:val="00FF6230"/>
    <w:rsid w:val="00FF66B0"/>
    <w:rsid w:val="00FF679F"/>
    <w:rsid w:val="00FF6DDD"/>
    <w:rsid w:val="00FF6F7F"/>
    <w:rsid w:val="00FF7591"/>
    <w:rsid w:val="00FF7B28"/>
    <w:rsid w:val="00FF7BB9"/>
    <w:rsid w:val="00FF7BD9"/>
    <w:rsid w:val="00FF7C9E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3C24F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A4788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478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24FA"/>
    <w:pPr>
      <w:keepNext/>
      <w:tabs>
        <w:tab w:val="left" w:pos="1935"/>
      </w:tabs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C24FA"/>
    <w:pPr>
      <w:keepNext/>
      <w:tabs>
        <w:tab w:val="left" w:pos="1935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4788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A4788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A4788"/>
    <w:pPr>
      <w:spacing w:before="240" w:after="60"/>
      <w:outlineLvl w:val="6"/>
    </w:pPr>
    <w:rPr>
      <w:rFonts w:ascii="Calibri" w:hAnsi="Calibri" w:cs="Calibri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C24FA"/>
    <w:pPr>
      <w:spacing w:before="240" w:after="60"/>
      <w:outlineLvl w:val="7"/>
    </w:pPr>
    <w:rPr>
      <w:rFonts w:ascii="Calibri" w:hAnsi="Calibri" w:cs="Calibri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AA4788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A4788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A478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24FA"/>
    <w:rPr>
      <w:rFonts w:eastAsia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C24FA"/>
    <w:rPr>
      <w:rFonts w:eastAsia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A4788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A4788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A4788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C24FA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A4788"/>
    <w:rPr>
      <w:rFonts w:ascii="Cambria" w:hAnsi="Cambria" w:cs="Cambria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AA4788"/>
    <w:rPr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AA4788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AA4788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A4788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A4788"/>
    <w:rPr>
      <w:rFonts w:ascii="Cambria" w:hAnsi="Cambria" w:cs="Cambria"/>
      <w:sz w:val="24"/>
      <w:szCs w:val="24"/>
    </w:rPr>
  </w:style>
  <w:style w:type="character" w:styleId="Strong">
    <w:name w:val="Strong"/>
    <w:basedOn w:val="DefaultParagraphFont"/>
    <w:uiPriority w:val="99"/>
    <w:qFormat/>
    <w:rsid w:val="00AA4788"/>
    <w:rPr>
      <w:b/>
      <w:bCs/>
    </w:rPr>
  </w:style>
  <w:style w:type="character" w:styleId="Emphasis">
    <w:name w:val="Emphasis"/>
    <w:basedOn w:val="DefaultParagraphFont"/>
    <w:uiPriority w:val="99"/>
    <w:qFormat/>
    <w:rsid w:val="003C24FA"/>
    <w:rPr>
      <w:i/>
      <w:iCs/>
    </w:rPr>
  </w:style>
  <w:style w:type="paragraph" w:styleId="NoSpacing">
    <w:name w:val="No Spacing"/>
    <w:uiPriority w:val="99"/>
    <w:qFormat/>
    <w:rsid w:val="003C24FA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3C24FA"/>
    <w:pPr>
      <w:ind w:left="708"/>
    </w:pPr>
  </w:style>
  <w:style w:type="paragraph" w:styleId="Quote">
    <w:name w:val="Quote"/>
    <w:basedOn w:val="Normal"/>
    <w:next w:val="Normal"/>
    <w:link w:val="QuoteChar"/>
    <w:uiPriority w:val="99"/>
    <w:qFormat/>
    <w:rsid w:val="00AA4788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AA4788"/>
    <w:rPr>
      <w:i/>
      <w:iCs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A478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A4788"/>
    <w:rPr>
      <w:b/>
      <w:bCs/>
      <w:i/>
      <w:iCs/>
      <w:color w:val="4F81BD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AA4788"/>
    <w:rPr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AA4788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AA4788"/>
    <w:rPr>
      <w:smallCaps/>
      <w:color w:val="auto"/>
      <w:u w:val="single"/>
    </w:rPr>
  </w:style>
  <w:style w:type="character" w:styleId="IntenseReference">
    <w:name w:val="Intense Reference"/>
    <w:basedOn w:val="DefaultParagraphFont"/>
    <w:uiPriority w:val="99"/>
    <w:qFormat/>
    <w:rsid w:val="00AA4788"/>
    <w:rPr>
      <w:b/>
      <w:bCs/>
      <w:smallCaps/>
      <w:color w:val="auto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AA4788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AA4788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</TotalTime>
  <Pages>1</Pages>
  <Words>178</Words>
  <Characters>1021</Characters>
  <Application>Microsoft Office Outlook</Application>
  <DocSecurity>0</DocSecurity>
  <Lines>0</Lines>
  <Paragraphs>0</Paragraphs>
  <ScaleCrop>false</ScaleCrop>
  <Company>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2014-12-23T12:16:00Z</cp:lastPrinted>
  <dcterms:created xsi:type="dcterms:W3CDTF">2014-12-22T07:53:00Z</dcterms:created>
  <dcterms:modified xsi:type="dcterms:W3CDTF">2015-08-26T02:53:00Z</dcterms:modified>
</cp:coreProperties>
</file>